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D071DE" w14:paraId="438A3E1A" w14:textId="77777777" w:rsidTr="00F50294">
        <w:tc>
          <w:tcPr>
            <w:tcW w:w="2654" w:type="pct"/>
          </w:tcPr>
          <w:p w14:paraId="2E159E1F" w14:textId="77777777" w:rsidR="00DC56CC" w:rsidRPr="00B520DD" w:rsidRDefault="00000000" w:rsidP="00103DF2">
            <w:pPr>
              <w:spacing w:line="240" w:lineRule="atLeast"/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046A8E3D">
                <v:line id="_x0000_s1028" style="position:absolute;left:0;text-align:left;z-index:3" from="66.85pt,51.1pt" to="182.3pt,51.1pt" o:allowincell="f"/>
              </w:pict>
            </w:r>
            <w:r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0E5FE70D" w14:textId="77777777" w:rsidR="0034597B" w:rsidRPr="00B520DD" w:rsidRDefault="00000000" w:rsidP="00103DF2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102FA4C2" w14:textId="6B62BDE6" w:rsidR="00EB59FA" w:rsidRPr="00103DF2" w:rsidRDefault="00103DF2" w:rsidP="00103DF2">
            <w:pPr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GDCD</w:t>
            </w:r>
          </w:p>
          <w:p w14:paraId="0ED06173" w14:textId="77777777" w:rsidR="0022770D" w:rsidRPr="00B520DD" w:rsidRDefault="00000000" w:rsidP="00103DF2">
            <w:pPr>
              <w:spacing w:line="240" w:lineRule="atLeast"/>
              <w:jc w:val="center"/>
              <w:rPr>
                <w:sz w:val="26"/>
                <w:szCs w:val="26"/>
                <w:lang w:val="fr-FR"/>
              </w:rPr>
            </w:pPr>
          </w:p>
          <w:p w14:paraId="6B372A61" w14:textId="32BF27E4" w:rsidR="00DC56CC" w:rsidRPr="00B520DD" w:rsidRDefault="00000000" w:rsidP="00103DF2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 xml:space="preserve">Đề thi có </w:t>
            </w:r>
            <w:r w:rsidR="00103DF2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3E61AE85" w14:textId="77777777" w:rsidR="000F2D8B" w:rsidRDefault="00000000" w:rsidP="00103DF2">
            <w:pPr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ĐÁNH GIÁ GIỮA KÌ II</w:t>
            </w:r>
          </w:p>
          <w:p w14:paraId="4470F1B8" w14:textId="77777777" w:rsidR="00DC56CC" w:rsidRPr="00B520DD" w:rsidRDefault="00000000" w:rsidP="00103DF2">
            <w:pPr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NĂM HỌC </w:t>
            </w:r>
            <w:r w:rsidRPr="00B520DD">
              <w:rPr>
                <w:b/>
                <w:bCs/>
                <w:sz w:val="26"/>
                <w:szCs w:val="26"/>
              </w:rPr>
              <w:t>2023 - 2024</w:t>
            </w:r>
          </w:p>
          <w:p w14:paraId="3BF5EBAC" w14:textId="77777777" w:rsidR="005843D9" w:rsidRPr="00B520DD" w:rsidRDefault="00000000" w:rsidP="00103DF2">
            <w:pPr>
              <w:spacing w:line="240" w:lineRule="atLeast"/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</w:t>
            </w:r>
            <w:r w:rsidRPr="00B520DD">
              <w:rPr>
                <w:b/>
                <w:bCs/>
                <w:sz w:val="26"/>
                <w:szCs w:val="26"/>
              </w:rPr>
              <w:t>Địa lí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r w:rsidRPr="00B520DD">
              <w:rPr>
                <w:b/>
                <w:bCs/>
                <w:sz w:val="26"/>
                <w:szCs w:val="26"/>
              </w:rPr>
              <w:t>Khối lớp 10</w:t>
            </w:r>
          </w:p>
          <w:p w14:paraId="645EF86E" w14:textId="77777777" w:rsidR="00DC56CC" w:rsidRPr="00ED7FB6" w:rsidRDefault="00000000" w:rsidP="00103DF2">
            <w:pPr>
              <w:spacing w:line="240" w:lineRule="atLeast"/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 xml:space="preserve">Thời gian làm bài : </w:t>
            </w:r>
            <w:r w:rsidRPr="00ED7FB6">
              <w:rPr>
                <w:i/>
                <w:iCs/>
                <w:sz w:val="26"/>
                <w:szCs w:val="26"/>
              </w:rPr>
              <w:t>45</w:t>
            </w:r>
            <w:r w:rsidRPr="00ED7FB6">
              <w:rPr>
                <w:i/>
                <w:iCs/>
                <w:sz w:val="26"/>
                <w:szCs w:val="26"/>
              </w:rPr>
              <w:t xml:space="preserve"> phút</w:t>
            </w:r>
          </w:p>
          <w:p w14:paraId="2A6D70B9" w14:textId="77777777" w:rsidR="00DC56CC" w:rsidRPr="00B520DD" w:rsidRDefault="00000000" w:rsidP="00103DF2">
            <w:pPr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44AFC083" w14:textId="5B6FBA2F" w:rsidR="00DC56CC" w:rsidRPr="00B520DD" w:rsidRDefault="00000000" w:rsidP="00F737F4">
      <w:pPr>
        <w:tabs>
          <w:tab w:val="left" w:pos="284"/>
        </w:tabs>
        <w:spacing w:line="24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06DF68EB">
          <v:rect id="_x0000_s1026" style="position:absolute;margin-left:421.8pt;margin-top:.9pt;width:76.45pt;height:24pt;z-index:1;mso-position-horizontal-relative:text;mso-position-vertical-relative:text" o:allowincell="f">
            <v:textbox>
              <w:txbxContent>
                <w:p w14:paraId="29EC98B9" w14:textId="77777777" w:rsidR="00DC56CC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Mã đề </w:t>
                  </w:r>
                  <w:r w:rsidRPr="00B520DD">
                    <w:rPr>
                      <w:b/>
                      <w:bCs/>
                      <w:sz w:val="26"/>
                      <w:szCs w:val="26"/>
                    </w:rPr>
                    <w:t>980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</w:t>
      </w: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0CB57130" w14:textId="68467A2C" w:rsidR="00F737F4" w:rsidRPr="00F737F4" w:rsidRDefault="00103DF2" w:rsidP="00F737F4">
      <w:pPr>
        <w:spacing w:line="24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43C8C009">
          <v:line id="_x0000_s1027" style="position:absolute;z-index:2" from="5.25pt,12.25pt" to="501.3pt,12.25pt"/>
        </w:pict>
      </w:r>
      <w:bookmarkStart w:id="2" w:name="note"/>
      <w:bookmarkEnd w:id="2"/>
    </w:p>
    <w:p w14:paraId="396BB43F" w14:textId="35D52BF7" w:rsidR="00F60202" w:rsidRDefault="00F60202" w:rsidP="00F60202">
      <w:pPr>
        <w:spacing w:line="240" w:lineRule="atLeast"/>
        <w:rPr>
          <w:b/>
          <w:iCs/>
          <w:szCs w:val="26"/>
          <w:lang w:val="vi-VN"/>
        </w:rPr>
      </w:pPr>
      <w:r w:rsidRPr="00A90DB7">
        <w:rPr>
          <w:b/>
          <w:iCs/>
          <w:szCs w:val="26"/>
        </w:rPr>
        <w:t>I</w:t>
      </w:r>
      <w:r w:rsidRPr="00A90DB7">
        <w:rPr>
          <w:b/>
          <w:iCs/>
          <w:szCs w:val="26"/>
          <w:lang w:val="vi-VN"/>
        </w:rPr>
        <w:t xml:space="preserve">. PHẦN </w:t>
      </w:r>
      <w:r>
        <w:rPr>
          <w:b/>
          <w:iCs/>
          <w:szCs w:val="26"/>
          <w:lang w:val="vi-VN"/>
        </w:rPr>
        <w:t xml:space="preserve">TRẮC NGHIỆM </w:t>
      </w:r>
      <w:r w:rsidRPr="00A90DB7">
        <w:rPr>
          <w:b/>
          <w:iCs/>
          <w:szCs w:val="26"/>
          <w:lang w:val="vi-VN"/>
        </w:rPr>
        <w:t>(</w:t>
      </w:r>
      <w:r>
        <w:rPr>
          <w:b/>
          <w:iCs/>
          <w:szCs w:val="26"/>
          <w:lang w:val="vi-VN"/>
        </w:rPr>
        <w:t>7</w:t>
      </w:r>
      <w:r w:rsidRPr="00A90DB7">
        <w:rPr>
          <w:b/>
          <w:iCs/>
          <w:szCs w:val="26"/>
          <w:lang w:val="vi-VN"/>
        </w:rPr>
        <w:t>,0 điểm)</w:t>
      </w:r>
    </w:p>
    <w:p w14:paraId="1E65109E" w14:textId="77777777" w:rsidR="00F60202" w:rsidRDefault="00F60202" w:rsidP="00103DF2">
      <w:pPr>
        <w:pStyle w:val="Normal0"/>
        <w:spacing w:after="0" w:line="240" w:lineRule="atLeast"/>
        <w:rPr>
          <w:rFonts w:ascii="Times New Roman" w:eastAsia="Times New Roman" w:hAnsi="Times New Roman"/>
          <w:b/>
          <w:sz w:val="24"/>
          <w:szCs w:val="26"/>
        </w:rPr>
      </w:pPr>
    </w:p>
    <w:p w14:paraId="6163974A" w14:textId="4E0484BC" w:rsidR="007150D4" w:rsidRPr="007150D4" w:rsidRDefault="00000000" w:rsidP="00103DF2">
      <w:pPr>
        <w:pStyle w:val="Normal0"/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>C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âu 1. </w:t>
      </w:r>
      <w:r w:rsidRPr="007150D4">
        <w:rPr>
          <w:rFonts w:ascii="Times New Roman" w:hAnsi="Times New Roman"/>
          <w:b/>
          <w:bCs/>
          <w:sz w:val="24"/>
          <w:szCs w:val="24"/>
          <w:lang w:eastAsia="en-US"/>
        </w:rPr>
        <w:t xml:space="preserve">Nông nghiệp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ngày</w:t>
      </w:r>
      <w:r>
        <w:rPr>
          <w:rFonts w:ascii="Times New Roman" w:hAnsi="Times New Roman"/>
          <w:b/>
          <w:bCs/>
          <w:sz w:val="24"/>
          <w:szCs w:val="24"/>
          <w:lang w:val="vi-VN" w:eastAsia="en-US"/>
        </w:rPr>
        <w:t xml:space="preserve"> </w:t>
      </w:r>
      <w:r w:rsidRPr="007150D4">
        <w:rPr>
          <w:rFonts w:ascii="Times New Roman" w:hAnsi="Times New Roman"/>
          <w:b/>
          <w:bCs/>
          <w:sz w:val="24"/>
          <w:szCs w:val="24"/>
          <w:lang w:eastAsia="en-US"/>
        </w:rPr>
        <w:t xml:space="preserve">nay đang phải đối mặt với vấn đề chủ yếu nào </w:t>
      </w:r>
      <w:r>
        <w:rPr>
          <w:rFonts w:ascii="Times New Roman" w:hAnsi="Times New Roman"/>
          <w:b/>
          <w:bCs/>
          <w:sz w:val="24"/>
          <w:szCs w:val="24"/>
          <w:lang w:val="vi-VN" w:eastAsia="en-US"/>
        </w:rPr>
        <w:t>?</w:t>
      </w:r>
    </w:p>
    <w:p w14:paraId="44AFCA39" w14:textId="77777777" w:rsidR="00A77B3E" w:rsidRDefault="00000000" w:rsidP="00103DF2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</w:rPr>
        <w:t>Tác động của biến đổi khí hậu, việc sử dụng nhiều phân bón vô cơ.</w:t>
      </w:r>
    </w:p>
    <w:p w14:paraId="26EDCC78" w14:textId="77777777" w:rsidR="00A77B3E" w:rsidRDefault="00000000" w:rsidP="00103DF2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B.</w:t>
      </w:r>
      <w:r>
        <w:t xml:space="preserve"> </w:t>
      </w:r>
      <w:r w:rsidRPr="00A73349">
        <w:rPr>
          <w:color w:val="000000"/>
        </w:rPr>
        <w:t>Dân số quá đông nên nhu cầu các sản phẩm nông nghiệp tăng nhanh.</w:t>
      </w:r>
    </w:p>
    <w:p w14:paraId="0BC9D051" w14:textId="77777777" w:rsidR="00A77B3E" w:rsidRDefault="00000000" w:rsidP="00103DF2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</w:rPr>
        <w:t>Suy</w:t>
      </w:r>
      <w:r>
        <w:rPr>
          <w:color w:val="000000"/>
          <w:lang w:val="vi-VN"/>
        </w:rPr>
        <w:t xml:space="preserve"> giảm tài nguyên đất</w:t>
      </w:r>
      <w:r w:rsidRPr="00A73349">
        <w:rPr>
          <w:color w:val="000000"/>
        </w:rPr>
        <w:t>, tác động của biến đổi khí hậu.</w:t>
      </w:r>
    </w:p>
    <w:p w14:paraId="58497A28" w14:textId="77777777" w:rsidR="00A77B3E" w:rsidRDefault="00000000" w:rsidP="00103DF2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D.</w:t>
      </w:r>
      <w:r>
        <w:t xml:space="preserve"> </w:t>
      </w:r>
      <w:r w:rsidRPr="00A73349">
        <w:rPr>
          <w:color w:val="000000"/>
        </w:rPr>
        <w:t>Sử dụng thuốc bảo vệ thực vật gây thoái hoá đất, ô nhiễm môi trường.</w:t>
      </w:r>
    </w:p>
    <w:p w14:paraId="15E03C5B" w14:textId="77777777" w:rsidR="00984A63" w:rsidRPr="00984A63" w:rsidRDefault="00000000" w:rsidP="00103DF2">
      <w:pPr>
        <w:pStyle w:val="Normal0"/>
        <w:tabs>
          <w:tab w:val="left" w:pos="440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984A63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Thông thường những nư</w:t>
      </w:r>
      <w:r w:rsidRPr="00984A63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ớ</w:t>
      </w:r>
      <w:r w:rsidRPr="00984A63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 có vốn đầu tư ra nư</w:t>
      </w:r>
      <w:r w:rsidRPr="00984A63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ớ</w:t>
      </w:r>
      <w:r w:rsidRPr="00984A63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 ngoài cao thì</w:t>
      </w:r>
    </w:p>
    <w:p w14:paraId="56783125" w14:textId="77777777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5C568B">
        <w:rPr>
          <w:rFonts w:eastAsia="Courier New"/>
          <w:color w:val="000000"/>
          <w:lang w:val="vi-VN" w:eastAsia="vi-VN" w:bidi="vi-VN"/>
        </w:rPr>
        <w:t>T</w:t>
      </w:r>
      <w:r w:rsidRPr="005C568B">
        <w:rPr>
          <w:rFonts w:eastAsia="Courier New"/>
          <w:color w:val="000000"/>
          <w:lang w:eastAsia="vi-VN" w:bidi="vi-VN"/>
        </w:rPr>
        <w:t>ố</w:t>
      </w:r>
      <w:r w:rsidRPr="005C568B">
        <w:rPr>
          <w:rFonts w:eastAsia="Courier New"/>
          <w:color w:val="000000"/>
          <w:lang w:val="vi-VN" w:eastAsia="vi-VN" w:bidi="vi-VN"/>
        </w:rPr>
        <w:t>c độ tăng GDP lớn hơn GNI</w:t>
      </w:r>
      <w:r w:rsidRPr="005C568B">
        <w:rPr>
          <w:rFonts w:eastAsia="Courier New"/>
          <w:color w:val="000000"/>
          <w:lang w:eastAsia="vi-VN" w:bidi="vi-VN"/>
        </w:rPr>
        <w:t>.</w:t>
      </w:r>
      <w:r>
        <w:rPr>
          <w:b/>
        </w:rPr>
        <w:tab/>
        <w:t>B.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GNI/người nhỏ hơn GDP/người.</w:t>
      </w:r>
    </w:p>
    <w:p w14:paraId="5C023A39" w14:textId="77777777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GNI lớn hơn GDP.</w:t>
      </w:r>
      <w:r>
        <w:rPr>
          <w:b/>
        </w:rPr>
        <w:tab/>
        <w:t>D.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GNI nhỏ hơn GDP.</w:t>
      </w:r>
    </w:p>
    <w:p w14:paraId="5C80781E" w14:textId="77777777" w:rsidR="006C4930" w:rsidRPr="006C4930" w:rsidRDefault="00000000" w:rsidP="00103DF2">
      <w:pPr>
        <w:pStyle w:val="Normal0"/>
        <w:tabs>
          <w:tab w:val="left" w:pos="430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6C4930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 xml:space="preserve">Phát biểu </w:t>
      </w:r>
      <w:r w:rsidRPr="006C4930">
        <w:rPr>
          <w:rFonts w:ascii="Times New Roman" w:hAnsi="Times New Roman" w:hint="cs"/>
          <w:b/>
          <w:bCs/>
          <w:i/>
          <w:iCs/>
          <w:sz w:val="24"/>
          <w:szCs w:val="24"/>
          <w:lang w:val="vi-VN" w:eastAsia="vi-VN" w:bidi="vi-VN"/>
        </w:rPr>
        <w:t>không</w:t>
      </w:r>
      <w:r w:rsidRPr="006C4930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 xml:space="preserve"> đúng với tình hình trồng rừng trên thế giới</w:t>
      </w:r>
    </w:p>
    <w:p w14:paraId="0871AC81" w14:textId="3AFD5735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Chất lượng rừng trồng cao hơn</w:t>
      </w:r>
      <w:r>
        <w:rPr>
          <w:rFonts w:hint="cs"/>
          <w:color w:val="000000"/>
          <w:lang w:val="vi-VN" w:eastAsia="vi-VN" w:bidi="vi-VN"/>
        </w:rPr>
        <w:t xml:space="preserve"> rừng</w:t>
      </w:r>
      <w:r w:rsidRPr="00A73349">
        <w:rPr>
          <w:rFonts w:hint="cs"/>
          <w:color w:val="000000"/>
          <w:lang w:val="vi-VN" w:eastAsia="vi-VN" w:bidi="vi-VN"/>
        </w:rPr>
        <w:t xml:space="preserve"> tự nhiên.</w:t>
      </w:r>
      <w:r w:rsidR="00007F83">
        <w:rPr>
          <w:color w:val="000000"/>
          <w:lang w:val="vi-VN" w:eastAsia="vi-VN" w:bidi="vi-VN"/>
        </w:rPr>
        <w:tab/>
      </w:r>
      <w:r w:rsidR="00007F83">
        <w:rPr>
          <w:color w:val="000000"/>
          <w:lang w:val="vi-VN" w:eastAsia="vi-VN" w:bidi="vi-VN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Diện tích trồng rừng ngày càng mở rộng.</w:t>
      </w:r>
    </w:p>
    <w:p w14:paraId="179915BF" w14:textId="79C73907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Trồng rừng góp phần bảo vệ môi trường.</w:t>
      </w:r>
      <w:r w:rsidR="00007F83">
        <w:tab/>
      </w:r>
      <w:r w:rsidR="00007F83"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Trồng rừng để tái tạo tài nguyên rừng.</w:t>
      </w:r>
    </w:p>
    <w:p w14:paraId="66E401A6" w14:textId="77777777" w:rsidR="0068177F" w:rsidRPr="0068177F" w:rsidRDefault="00000000" w:rsidP="00103DF2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68177F">
        <w:rPr>
          <w:rFonts w:ascii="Times New Roman" w:hAnsi="Times New Roman" w:hint="cs"/>
          <w:b/>
          <w:bCs/>
          <w:sz w:val="24"/>
          <w:szCs w:val="24"/>
          <w:lang w:eastAsia="en-US"/>
        </w:rPr>
        <w:t>Mục đích chủ yếu của trang trại là sản xuất hàng hóa với cách thức tổ chức và quản lí sản xuất tiến bộ dựa trên</w:t>
      </w:r>
    </w:p>
    <w:p w14:paraId="6F584A46" w14:textId="625E9DDE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68177F">
        <w:rPr>
          <w:rFonts w:hint="cs"/>
          <w:color w:val="000000"/>
        </w:rPr>
        <w:t>Chuyên</w:t>
      </w:r>
      <w:r w:rsidRPr="005C568B">
        <w:rPr>
          <w:rFonts w:hint="cs"/>
          <w:color w:val="000000"/>
        </w:rPr>
        <w:t xml:space="preserve"> môn hóa và thâm canh.</w:t>
      </w:r>
      <w:r w:rsidR="00007F83">
        <w:rPr>
          <w:color w:val="000000"/>
        </w:rPr>
        <w:tab/>
      </w:r>
      <w:r w:rsidR="00007F83">
        <w:rPr>
          <w:color w:val="000000"/>
        </w:rPr>
        <w:tab/>
      </w:r>
      <w:r w:rsidR="00007F83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5C568B">
        <w:rPr>
          <w:rFonts w:hint="cs"/>
          <w:color w:val="000000"/>
        </w:rPr>
        <w:t>Công cụ thủ công và sức người.</w:t>
      </w:r>
    </w:p>
    <w:p w14:paraId="3D471D05" w14:textId="355351A3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5C568B">
        <w:rPr>
          <w:rFonts w:hint="cs"/>
          <w:color w:val="000000"/>
        </w:rPr>
        <w:t>Nhu cầu tiêu thụ sản phẩm tại chỗ.</w:t>
      </w:r>
      <w:r w:rsidR="00007F83">
        <w:tab/>
      </w:r>
      <w:r w:rsidR="00007F83">
        <w:tab/>
      </w:r>
      <w:r w:rsidR="00007F83">
        <w:tab/>
      </w:r>
      <w:r>
        <w:rPr>
          <w:b/>
        </w:rPr>
        <w:t>D.</w:t>
      </w:r>
      <w:r>
        <w:t xml:space="preserve"> </w:t>
      </w:r>
      <w:r w:rsidRPr="005C568B">
        <w:rPr>
          <w:rFonts w:hint="cs"/>
          <w:color w:val="000000"/>
        </w:rPr>
        <w:t>Tập quán canh tác cổ truyền.</w:t>
      </w:r>
    </w:p>
    <w:p w14:paraId="6C311B63" w14:textId="77777777" w:rsidR="00394E20" w:rsidRPr="00C16F49" w:rsidRDefault="00000000" w:rsidP="00103DF2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“T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ạ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o đi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ề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u ki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ệ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n c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ầ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n thi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ế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t cho quá trình s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ả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n xu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ấ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 xml:space="preserve">t” </w:t>
      </w:r>
      <w:r w:rsidRPr="00C16F49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là vai trò của nguồn lực </w:t>
      </w:r>
    </w:p>
    <w:p w14:paraId="69A8AB75" w14:textId="2778A420" w:rsidR="00A77B3E" w:rsidRPr="00007F83" w:rsidRDefault="00000000" w:rsidP="00103DF2">
      <w:pPr>
        <w:tabs>
          <w:tab w:val="left" w:pos="280"/>
          <w:tab w:val="left" w:pos="5240"/>
        </w:tabs>
        <w:spacing w:line="240" w:lineRule="atLeast"/>
        <w:rPr>
          <w:lang w:val="vi-VN"/>
        </w:rPr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Vị trí địa lí.</w:t>
      </w:r>
      <w:r w:rsidR="00007F83">
        <w:rPr>
          <w:color w:val="000000"/>
          <w:lang w:val="vi-VN"/>
        </w:rPr>
        <w:t xml:space="preserve">                       </w:t>
      </w:r>
      <w:r>
        <w:rPr>
          <w:b/>
        </w:rPr>
        <w:t>B.</w:t>
      </w:r>
      <w:r>
        <w:t xml:space="preserve"> </w:t>
      </w:r>
      <w:r w:rsidR="00007F83" w:rsidRPr="00A73349">
        <w:rPr>
          <w:color w:val="000000"/>
        </w:rPr>
        <w:t xml:space="preserve">Kinh </w:t>
      </w:r>
      <w:r w:rsidRPr="00A73349">
        <w:rPr>
          <w:rFonts w:hint="cs"/>
          <w:color w:val="000000"/>
        </w:rPr>
        <w:t>tế - xã hội.</w:t>
      </w:r>
      <w:r w:rsidR="00007F83">
        <w:tab/>
      </w:r>
      <w:r w:rsidR="00007F83">
        <w:rPr>
          <w:lang w:val="vi-VN"/>
        </w:rPr>
        <w:t xml:space="preserve">     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</w:rPr>
        <w:t>Tự nhiên.</w:t>
      </w:r>
      <w:r>
        <w:rPr>
          <w:b/>
        </w:rPr>
        <w:tab/>
      </w:r>
      <w:r w:rsidR="00007F83">
        <w:rPr>
          <w:b/>
          <w:lang w:val="vi-VN"/>
        </w:rPr>
        <w:t xml:space="preserve">            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 xml:space="preserve">Trong và ngoài </w:t>
      </w:r>
      <w:r w:rsidR="00007F83">
        <w:rPr>
          <w:color w:val="000000"/>
        </w:rPr>
        <w:t>nước</w:t>
      </w:r>
      <w:r w:rsidR="00007F83">
        <w:rPr>
          <w:color w:val="000000"/>
          <w:lang w:val="vi-VN"/>
        </w:rPr>
        <w:t>.</w:t>
      </w:r>
    </w:p>
    <w:p w14:paraId="06C6A516" w14:textId="77777777" w:rsidR="00662C4C" w:rsidRPr="00211585" w:rsidRDefault="00000000" w:rsidP="00103DF2">
      <w:pPr>
        <w:pStyle w:val="Normal0"/>
        <w:tabs>
          <w:tab w:val="left" w:pos="635"/>
        </w:tabs>
        <w:spacing w:after="0" w:line="240" w:lineRule="atLeast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 w:rsidRPr="00211585">
        <w:rPr>
          <w:rFonts w:ascii="Times New Roman" w:hAnsi="Times New Roman" w:hint="cs"/>
          <w:b/>
          <w:bCs/>
          <w:sz w:val="24"/>
          <w:szCs w:val="24"/>
          <w:lang w:eastAsia="en-US"/>
        </w:rPr>
        <w:t>Cơ cấu dân số theo trình độ văn hóa phản ánh</w:t>
      </w:r>
    </w:p>
    <w:p w14:paraId="0DB800F5" w14:textId="77777777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Học vấn và nguồn lao động.</w:t>
      </w:r>
      <w:r>
        <w:rPr>
          <w:b/>
        </w:rPr>
        <w:tab/>
        <w:t>B.</w:t>
      </w:r>
      <w:r>
        <w:t xml:space="preserve"> </w:t>
      </w:r>
      <w:r w:rsidRPr="00A73349">
        <w:rPr>
          <w:rFonts w:hint="cs"/>
          <w:color w:val="000000"/>
        </w:rPr>
        <w:t>Nguồn lao động và dân trí.</w:t>
      </w:r>
    </w:p>
    <w:p w14:paraId="670960D0" w14:textId="77777777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Dân trí và người làm việc.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Trình độ dân trí và học vấn.</w:t>
      </w:r>
    </w:p>
    <w:p w14:paraId="6DD3F309" w14:textId="77777777" w:rsidR="00895ACD" w:rsidRPr="00895ACD" w:rsidRDefault="00000000" w:rsidP="00103DF2">
      <w:pPr>
        <w:pStyle w:val="Normal0"/>
        <w:adjustRightInd w:val="0"/>
        <w:spacing w:after="0" w:line="240" w:lineRule="atLeast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 w:rsidRPr="00895ACD">
        <w:rPr>
          <w:rFonts w:ascii="Times New Roman" w:hAnsi="Times New Roman" w:hint="cs"/>
          <w:b/>
          <w:sz w:val="24"/>
          <w:szCs w:val="24"/>
          <w:lang w:eastAsia="en-US"/>
        </w:rPr>
        <w:t xml:space="preserve">Nhân tố tạo ra nhiều giống 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m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ớ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i</w:t>
      </w:r>
      <w:r>
        <w:rPr>
          <w:rFonts w:ascii="Times New Roman" w:hAnsi="Times New Roman"/>
          <w:b/>
          <w:sz w:val="24"/>
          <w:szCs w:val="24"/>
          <w:lang w:val="vi-VN" w:eastAsia="en-US"/>
        </w:rPr>
        <w:t>;</w:t>
      </w:r>
      <w:r w:rsidRPr="00895ACD">
        <w:rPr>
          <w:rFonts w:ascii="Times New Roman" w:hAnsi="Times New Roman" w:hint="cs"/>
          <w:b/>
          <w:sz w:val="24"/>
          <w:szCs w:val="24"/>
          <w:lang w:eastAsia="en-US"/>
        </w:rPr>
        <w:t xml:space="preserve"> tăng năng suất, chất lượng nông 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s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ả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n</w:t>
      </w:r>
      <w:r w:rsidRPr="00895ACD">
        <w:rPr>
          <w:rFonts w:ascii="Times New Roman" w:hAnsi="Times New Roman" w:hint="cs"/>
          <w:b/>
          <w:sz w:val="24"/>
          <w:szCs w:val="24"/>
          <w:lang w:eastAsia="en-US"/>
        </w:rPr>
        <w:t xml:space="preserve"> là</w:t>
      </w:r>
    </w:p>
    <w:p w14:paraId="771F9A8D" w14:textId="77777777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Địa hình, đất trồng.</w:t>
      </w:r>
      <w:r w:rsidRPr="00A73349">
        <w:rPr>
          <w:color w:val="000000"/>
          <w:lang w:val="vi-VN"/>
        </w:rPr>
        <w:t xml:space="preserve">  </w:t>
      </w:r>
      <w:r>
        <w:rPr>
          <w:b/>
        </w:rPr>
        <w:tab/>
        <w:t>B.</w:t>
      </w:r>
      <w:r>
        <w:t xml:space="preserve"> </w:t>
      </w:r>
      <w:r w:rsidRPr="00A73349">
        <w:rPr>
          <w:color w:val="000000"/>
        </w:rPr>
        <w:t xml:space="preserve">Khoa </w:t>
      </w:r>
      <w:r w:rsidRPr="00A73349">
        <w:rPr>
          <w:rFonts w:hint="cs"/>
          <w:color w:val="000000"/>
        </w:rPr>
        <w:t>học – công nghệ.</w:t>
      </w:r>
    </w:p>
    <w:p w14:paraId="1278FDD9" w14:textId="77777777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bookmarkStart w:id="3" w:name="_Hlk112876405"/>
      <w:r w:rsidRPr="00A73349">
        <w:rPr>
          <w:rFonts w:hint="cs"/>
          <w:color w:val="000000"/>
        </w:rPr>
        <w:t>Cơ sở hạ tầng, vật chất kĩ thuật.</w:t>
      </w:r>
      <w:bookmarkEnd w:id="3"/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Dân cư – lao động.</w:t>
      </w:r>
    </w:p>
    <w:p w14:paraId="46AF3397" w14:textId="77777777" w:rsidR="001F74C2" w:rsidRPr="001F74C2" w:rsidRDefault="00000000" w:rsidP="00103DF2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8. </w:t>
      </w:r>
      <w:r w:rsidRPr="001F74C2">
        <w:rPr>
          <w:rFonts w:ascii="Times New Roman" w:hAnsi="Times New Roman" w:hint="cs"/>
          <w:b/>
          <w:bCs/>
          <w:sz w:val="24"/>
          <w:szCs w:val="24"/>
          <w:lang w:eastAsia="en-US"/>
        </w:rPr>
        <w:t>Căn cứ vào nguồn gốc</w:t>
      </w:r>
      <w:r w:rsidRPr="001F74C2"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 xml:space="preserve"> hình thành</w:t>
      </w:r>
      <w:r w:rsidRPr="001F74C2">
        <w:rPr>
          <w:rFonts w:ascii="Times New Roman" w:hAnsi="Times New Roman" w:hint="cs"/>
          <w:b/>
          <w:bCs/>
          <w:sz w:val="24"/>
          <w:szCs w:val="24"/>
          <w:lang w:eastAsia="en-US"/>
        </w:rPr>
        <w:t>, nguồn lực được phân thành</w:t>
      </w:r>
    </w:p>
    <w:p w14:paraId="20FAF43A" w14:textId="32587013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Vị trí địa lí, tự nhiên, kinh tế - xã hội.</w:t>
      </w:r>
      <w:r w:rsidR="00007F83">
        <w:rPr>
          <w:color w:val="000000"/>
          <w:lang w:val="vi-VN"/>
        </w:rPr>
        <w:t xml:space="preserve">                                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Điều kiện tự nhiên, nhân văn, hỗn hợp.</w:t>
      </w:r>
    </w:p>
    <w:p w14:paraId="56628F3A" w14:textId="1C1504D1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Vị trí địa lí, điều kiện tự nhiên và tài nguyên thiên nhiên.</w:t>
      </w:r>
      <w:r w:rsidR="00007F83">
        <w:rPr>
          <w:lang w:val="vi-VN"/>
        </w:rPr>
        <w:t xml:space="preserve">    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Điều kiện tự nhiên, dân cư và kinh tế.</w:t>
      </w:r>
    </w:p>
    <w:p w14:paraId="1E1D9451" w14:textId="77777777" w:rsidR="00211585" w:rsidRPr="00211585" w:rsidRDefault="00000000" w:rsidP="00103DF2">
      <w:pPr>
        <w:pStyle w:val="Normal0"/>
        <w:tabs>
          <w:tab w:val="left" w:pos="590"/>
          <w:tab w:val="left" w:pos="5658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 w:rsidRPr="00211585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Nhân tố kinh tế xã hội tác động đến đô</w:t>
      </w:r>
      <w:r w:rsidRPr="00211585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 xml:space="preserve"> thị hóa</w:t>
      </w:r>
    </w:p>
    <w:p w14:paraId="0B061B21" w14:textId="4E7DFD13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  <w:lang w:eastAsia="vi-VN" w:bidi="vi-VN"/>
        </w:rPr>
        <w:t xml:space="preserve">Quy </w:t>
      </w:r>
      <w:r w:rsidRPr="00A73349">
        <w:rPr>
          <w:rFonts w:hint="cs"/>
          <w:color w:val="000000"/>
          <w:lang w:eastAsia="vi-VN" w:bidi="vi-VN"/>
        </w:rPr>
        <w:t>định chức năng đô thị.</w:t>
      </w:r>
      <w:r w:rsidR="00007F83">
        <w:rPr>
          <w:color w:val="000000"/>
          <w:lang w:eastAsia="vi-VN" w:bidi="vi-VN"/>
        </w:rPr>
        <w:tab/>
      </w:r>
      <w:r w:rsidR="00007F83">
        <w:rPr>
          <w:color w:val="000000"/>
          <w:lang w:eastAsia="vi-VN" w:bidi="vi-VN"/>
        </w:rPr>
        <w:tab/>
      </w:r>
      <w:r w:rsidR="00007F83">
        <w:rPr>
          <w:color w:val="000000"/>
          <w:lang w:eastAsia="vi-VN" w:bidi="vi-VN"/>
        </w:rPr>
        <w:tab/>
      </w:r>
      <w:r w:rsidR="00007F83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  <w:lang w:eastAsia="vi-VN" w:bidi="vi-VN"/>
        </w:rPr>
        <w:t>Hình thành hệ thống đô thị toàn cầu.</w:t>
      </w:r>
    </w:p>
    <w:p w14:paraId="5B8C6440" w14:textId="682FBB51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  <w:lang w:eastAsia="vi-VN" w:bidi="vi-VN"/>
        </w:rPr>
        <w:t>Khả năng mở rộng không gian đô thị.</w:t>
      </w:r>
      <w:r w:rsidR="00007F83">
        <w:tab/>
      </w:r>
      <w:r w:rsidR="00007F83">
        <w:tab/>
      </w:r>
      <w:r w:rsidR="00007F83"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  <w:lang w:eastAsia="vi-VN" w:bidi="vi-VN"/>
        </w:rPr>
        <w:t>Chức năng, bản sắc đô thị.</w:t>
      </w:r>
    </w:p>
    <w:p w14:paraId="33EEC6BD" w14:textId="77777777" w:rsidR="001027B8" w:rsidRPr="00182345" w:rsidRDefault="00000000" w:rsidP="00103DF2">
      <w:pPr>
        <w:pStyle w:val="Normal0"/>
        <w:tabs>
          <w:tab w:val="left" w:pos="630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 w:rsidRPr="00182345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Vai trò quan trọng của rừng đối với môi trường là</w:t>
      </w:r>
    </w:p>
    <w:p w14:paraId="5D056087" w14:textId="2C3A7DD8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 xml:space="preserve">Nguồn gen rất quý giá của tự </w:t>
      </w:r>
      <w:r>
        <w:rPr>
          <w:rFonts w:hint="cs"/>
          <w:color w:val="000000"/>
          <w:lang w:val="vi-VN" w:eastAsia="vi-VN" w:bidi="vi-VN"/>
        </w:rPr>
        <w:t>nhiê</w:t>
      </w:r>
      <w:r w:rsidRPr="005C568B">
        <w:rPr>
          <w:color w:val="000000"/>
          <w:lang w:val="vi-VN" w:eastAsia="vi-VN" w:bidi="vi-VN"/>
        </w:rPr>
        <w:t>n.</w:t>
      </w:r>
      <w:r w:rsidR="00007F83">
        <w:rPr>
          <w:color w:val="000000"/>
          <w:lang w:val="vi-VN" w:eastAsia="vi-VN" w:bidi="vi-VN"/>
        </w:rPr>
        <w:tab/>
      </w:r>
      <w:r w:rsidR="00007F83">
        <w:rPr>
          <w:color w:val="000000"/>
          <w:lang w:val="vi-VN" w:eastAsia="vi-VN" w:bidi="vi-VN"/>
        </w:rPr>
        <w:tab/>
      </w:r>
      <w:r w:rsidR="00007F83">
        <w:rPr>
          <w:color w:val="000000"/>
          <w:lang w:val="vi-VN" w:eastAsia="vi-VN" w:bidi="vi-VN"/>
        </w:rPr>
        <w:tab/>
      </w:r>
      <w:r w:rsidR="00007F83">
        <w:rPr>
          <w:color w:val="000000"/>
          <w:lang w:val="vi-VN" w:eastAsia="vi-VN" w:bidi="vi-VN"/>
        </w:rPr>
        <w:tab/>
      </w:r>
      <w:r>
        <w:rPr>
          <w:b/>
        </w:rPr>
        <w:t>B.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Cung cấp lâm sản phục vụ sản xuất.</w:t>
      </w:r>
    </w:p>
    <w:p w14:paraId="7FC1F997" w14:textId="78ED57D8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1027B8">
        <w:rPr>
          <w:rFonts w:hint="cs"/>
          <w:color w:val="000000"/>
          <w:lang w:val="vi-VN" w:eastAsia="vi-VN" w:bidi="vi-VN"/>
        </w:rPr>
        <w:t>Điều</w:t>
      </w:r>
      <w:r w:rsidRPr="005C568B">
        <w:rPr>
          <w:rFonts w:hint="cs"/>
          <w:color w:val="000000"/>
          <w:lang w:val="vi-VN" w:eastAsia="vi-VN" w:bidi="vi-VN"/>
        </w:rPr>
        <w:t xml:space="preserve"> hòa lượng nước trên mặt đất.</w:t>
      </w:r>
      <w:r w:rsidR="00007F83">
        <w:tab/>
      </w:r>
      <w:r w:rsidR="00007F83">
        <w:tab/>
      </w:r>
      <w:r w:rsidR="00007F83">
        <w:tab/>
      </w:r>
      <w:r w:rsidR="00007F83">
        <w:tab/>
      </w:r>
      <w:r>
        <w:rPr>
          <w:b/>
        </w:rPr>
        <w:t>D.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Cung cấp các dược liệu chữa bệnh.</w:t>
      </w:r>
    </w:p>
    <w:p w14:paraId="4F910F3D" w14:textId="77777777" w:rsidR="00E21EBA" w:rsidRPr="00E21EBA" w:rsidRDefault="00000000" w:rsidP="00103DF2">
      <w:pPr>
        <w:pStyle w:val="Normal0"/>
        <w:spacing w:after="0" w:line="240" w:lineRule="atLeast"/>
        <w:contextualSpacing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 w:rsidRPr="00E21EBA">
        <w:rPr>
          <w:rFonts w:ascii="Times New Roman" w:hAnsi="Times New Roman" w:hint="cs"/>
          <w:b/>
          <w:bCs/>
          <w:sz w:val="24"/>
          <w:szCs w:val="24"/>
          <w:lang w:eastAsia="en-US"/>
        </w:rPr>
        <w:t>Đối tượng của sản xuất nông nghiệp, lâm nghiệp, thủy sản</w:t>
      </w:r>
    </w:p>
    <w:p w14:paraId="0B027AE5" w14:textId="77777777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Máy móc và cây trồng</w:t>
      </w:r>
      <w:r>
        <w:rPr>
          <w:b/>
        </w:rPr>
        <w:tab/>
        <w:t>B.</w:t>
      </w:r>
      <w:r>
        <w:t xml:space="preserve"> </w:t>
      </w:r>
      <w:r w:rsidRPr="00A73349">
        <w:rPr>
          <w:rFonts w:hint="cs"/>
          <w:color w:val="000000"/>
        </w:rPr>
        <w:t>Cây trồng và vật nuôi.</w:t>
      </w:r>
    </w:p>
    <w:p w14:paraId="79314D99" w14:textId="77777777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Cây trồng và hàng tiêu dùng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Hàng tiêu dùng và vật nuôi</w:t>
      </w:r>
    </w:p>
    <w:p w14:paraId="737ADF70" w14:textId="77777777" w:rsidR="009C6A48" w:rsidRPr="009C6A48" w:rsidRDefault="00000000" w:rsidP="00103DF2">
      <w:pPr>
        <w:pStyle w:val="Normal0"/>
        <w:tabs>
          <w:tab w:val="left" w:pos="327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9C6A48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Vai trò của hình thức trang trại là</w:t>
      </w:r>
    </w:p>
    <w:p w14:paraId="23BB7C5A" w14:textId="3AFFD8EF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Thực hiện công nghiệp hóa nông nghiệp, nông thôn.</w:t>
      </w:r>
      <w:r w:rsidR="00007F83">
        <w:rPr>
          <w:color w:val="000000"/>
          <w:lang w:val="vi-VN" w:eastAsia="vi-VN" w:bidi="vi-VN"/>
        </w:rPr>
        <w:t xml:space="preserve">   </w:t>
      </w:r>
      <w:r>
        <w:rPr>
          <w:b/>
        </w:rPr>
        <w:t>B.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Thúc đẩy phân công lao động theo lãnh thổ.</w:t>
      </w:r>
    </w:p>
    <w:p w14:paraId="5825DFBA" w14:textId="1C27F095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Thúc đẩy liên kết kinh tế trong sản xuất.</w:t>
      </w:r>
      <w:r w:rsidR="00007F83">
        <w:tab/>
      </w:r>
      <w:r w:rsidR="00007F83">
        <w:tab/>
      </w:r>
      <w:r>
        <w:rPr>
          <w:b/>
        </w:rPr>
        <w:t>D.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Thúc đẩy nông nghiệp sản xuất hàng hóa.</w:t>
      </w:r>
    </w:p>
    <w:p w14:paraId="4004C3D4" w14:textId="77777777" w:rsidR="006D1EB4" w:rsidRPr="006D1EB4" w:rsidRDefault="00000000" w:rsidP="00103DF2">
      <w:pPr>
        <w:pStyle w:val="Normal0"/>
        <w:tabs>
          <w:tab w:val="left" w:pos="332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13. </w:t>
      </w:r>
      <w:r w:rsidRPr="006D1EB4">
        <w:rPr>
          <w:rFonts w:ascii="Times New Roman" w:hAnsi="Times New Roman" w:hint="cs"/>
          <w:b/>
          <w:bCs/>
          <w:sz w:val="24"/>
          <w:szCs w:val="24"/>
          <w:lang w:eastAsia="en-US"/>
        </w:rPr>
        <w:t>Cây lương thực bao gồm</w:t>
      </w:r>
    </w:p>
    <w:p w14:paraId="5D37F37D" w14:textId="3283DF5F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Lúa gạo, lúa mì, ngô.</w:t>
      </w:r>
      <w:r w:rsidR="00007F83">
        <w:rPr>
          <w:color w:val="000000"/>
          <w:lang w:val="vi-VN"/>
        </w:rPr>
        <w:t xml:space="preserve">      </w:t>
      </w:r>
      <w:r w:rsidRPr="00A73349">
        <w:rPr>
          <w:rFonts w:hint="cs"/>
          <w:color w:val="000000"/>
        </w:rPr>
        <w:t xml:space="preserve">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Lúa gạo, ngô, đậu.</w:t>
      </w:r>
      <w:r w:rsidR="00007F83">
        <w:rPr>
          <w:lang w:val="vi-VN"/>
        </w:rPr>
        <w:t xml:space="preserve">  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</w:rPr>
        <w:t>Lúa mì, ngô, mía.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Lúa gạo, ngô, lạc.</w:t>
      </w:r>
    </w:p>
    <w:p w14:paraId="4684F5BA" w14:textId="77777777" w:rsidR="00211585" w:rsidRPr="00211585" w:rsidRDefault="00000000" w:rsidP="00103DF2">
      <w:pPr>
        <w:pStyle w:val="Normal0"/>
        <w:tabs>
          <w:tab w:val="left" w:pos="433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14. </w:t>
      </w:r>
      <w:r w:rsidRPr="00211585">
        <w:rPr>
          <w:rFonts w:ascii="Times New Roman" w:hAnsi="Times New Roman" w:hint="cs"/>
          <w:b/>
          <w:bCs/>
          <w:sz w:val="24"/>
          <w:szCs w:val="24"/>
          <w:lang w:eastAsia="en-US"/>
        </w:rPr>
        <w:t>Nhân</w:t>
      </w:r>
      <w:r w:rsidRPr="00211585"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 xml:space="preserve"> tố có tác động</w:t>
      </w:r>
      <w:r w:rsidRPr="00211585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 quyết định đến phân bố dân cư</w:t>
      </w:r>
    </w:p>
    <w:p w14:paraId="54055DF3" w14:textId="48AE0419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Lịch sử khai thác lãnh thổ.</w:t>
      </w:r>
      <w:r w:rsidR="00007F83">
        <w:rPr>
          <w:color w:val="000000"/>
        </w:rPr>
        <w:tab/>
      </w:r>
      <w:r w:rsidR="00007F83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Cơ</w:t>
      </w:r>
      <w:r w:rsidRPr="00A73349">
        <w:rPr>
          <w:rFonts w:hint="cs"/>
          <w:color w:val="000000"/>
          <w:lang w:val="vi-VN"/>
        </w:rPr>
        <w:t xml:space="preserve"> sở hạ tầng</w:t>
      </w:r>
      <w:r w:rsidRPr="00A73349">
        <w:rPr>
          <w:color w:val="000000"/>
        </w:rPr>
        <w:t xml:space="preserve">. </w:t>
      </w:r>
    </w:p>
    <w:p w14:paraId="1D0AC848" w14:textId="41A5DC67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 xml:space="preserve">Các điều kiện của tự nhiên. </w:t>
      </w:r>
      <w:r w:rsidR="00007F83">
        <w:tab/>
      </w:r>
      <w:r w:rsidR="00007F83"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Trình độ phát triển của</w:t>
      </w:r>
      <w:r w:rsidRPr="00A73349">
        <w:rPr>
          <w:rFonts w:hint="cs"/>
          <w:color w:val="000000"/>
          <w:lang w:val="vi-VN"/>
        </w:rPr>
        <w:t xml:space="preserve"> lực lượng </w:t>
      </w:r>
      <w:r w:rsidRPr="00A73349">
        <w:rPr>
          <w:rFonts w:hint="cs"/>
          <w:color w:val="000000"/>
        </w:rPr>
        <w:t xml:space="preserve">sản xuất. </w:t>
      </w:r>
    </w:p>
    <w:p w14:paraId="41B22256" w14:textId="77777777" w:rsidR="00057535" w:rsidRPr="00057535" w:rsidRDefault="00000000" w:rsidP="00103DF2">
      <w:pPr>
        <w:pStyle w:val="Normal0"/>
        <w:spacing w:after="0" w:line="240" w:lineRule="atLeast"/>
        <w:contextualSpacing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15. </w:t>
      </w:r>
      <w:r w:rsidRPr="00057535">
        <w:rPr>
          <w:rFonts w:ascii="Times New Roman" w:hAnsi="Times New Roman" w:hint="cs"/>
          <w:b/>
          <w:bCs/>
          <w:sz w:val="24"/>
          <w:szCs w:val="24"/>
          <w:lang w:eastAsia="en-US"/>
        </w:rPr>
        <w:t>Trong sản xuất nông nghiệp, lâm nghiệp, thủy sản đất trồng, mặt nước được coi là</w:t>
      </w:r>
    </w:p>
    <w:p w14:paraId="3A407FE1" w14:textId="6BFA28A5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Cơ sở vật chất.</w:t>
      </w:r>
      <w:r w:rsidR="00007F83">
        <w:rPr>
          <w:color w:val="000000"/>
          <w:lang w:val="vi-VN"/>
        </w:rPr>
        <w:t xml:space="preserve">    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Công cụ lao động.</w:t>
      </w:r>
      <w:r w:rsidR="00007F83">
        <w:rPr>
          <w:lang w:val="vi-VN"/>
        </w:rPr>
        <w:t xml:space="preserve">  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</w:rPr>
        <w:t>Tư liệu sản xuất</w:t>
      </w:r>
      <w:r>
        <w:rPr>
          <w:rFonts w:hint="cs"/>
          <w:color w:val="000000"/>
          <w:lang w:val="vi-VN"/>
        </w:rPr>
        <w:t xml:space="preserve"> chủ yếu</w:t>
      </w:r>
      <w:r w:rsidRPr="00A73349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Đối tượng lao động.</w:t>
      </w:r>
    </w:p>
    <w:p w14:paraId="5776BED7" w14:textId="77777777" w:rsidR="00C16F49" w:rsidRPr="00C16F49" w:rsidRDefault="00000000" w:rsidP="00103DF2">
      <w:pPr>
        <w:pStyle w:val="Normal0"/>
        <w:tabs>
          <w:tab w:val="left" w:pos="323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16. </w:t>
      </w:r>
      <w:r w:rsidRPr="00C16F49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Cơ cấu lãnh thổ gồm</w:t>
      </w:r>
    </w:p>
    <w:p w14:paraId="47744419" w14:textId="76976ADF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Nông - lâm - ngư nghiệp, toàn cầu.</w:t>
      </w:r>
      <w:r w:rsidR="00007F83">
        <w:rPr>
          <w:color w:val="000000"/>
          <w:lang w:val="vi-VN" w:eastAsia="vi-VN" w:bidi="vi-VN"/>
        </w:rPr>
        <w:tab/>
      </w:r>
      <w:r w:rsidR="00007F83">
        <w:rPr>
          <w:color w:val="000000"/>
          <w:lang w:val="vi-VN" w:eastAsia="vi-VN" w:bidi="vi-VN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Toàn cầu và khu vực, vùng, dịch vụ.</w:t>
      </w:r>
    </w:p>
    <w:p w14:paraId="1378948C" w14:textId="2E5E66B8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  <w:lang w:eastAsia="vi-VN" w:bidi="vi-VN"/>
        </w:rPr>
        <w:t>Vùng kinh tế, tiểu vùng kinh tế.</w:t>
      </w:r>
      <w:r w:rsidR="00007F83">
        <w:tab/>
      </w:r>
      <w:r w:rsidR="00007F83"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Công nghiệp - xây dựng, quốc gia.</w:t>
      </w:r>
    </w:p>
    <w:p w14:paraId="13E76C6B" w14:textId="77777777" w:rsidR="008D320B" w:rsidRPr="000F5E3B" w:rsidRDefault="00000000" w:rsidP="00103DF2">
      <w:pPr>
        <w:pStyle w:val="Normal0"/>
        <w:tabs>
          <w:tab w:val="left" w:pos="433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17. </w:t>
      </w:r>
      <w:r w:rsidRPr="000F5E3B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Tác động tiêu cực của đô thị hóa đến kinh tế, xã hội và môi trường </w:t>
      </w:r>
      <w:r w:rsidRPr="000F5E3B">
        <w:rPr>
          <w:rFonts w:ascii="Times New Roman" w:hAnsi="Times New Roman" w:hint="cs"/>
          <w:b/>
          <w:bCs/>
          <w:i/>
          <w:iCs/>
          <w:sz w:val="24"/>
          <w:szCs w:val="24"/>
          <w:lang w:eastAsia="en-US"/>
        </w:rPr>
        <w:t>không</w:t>
      </w:r>
      <w:r w:rsidRPr="000F5E3B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 phải là</w:t>
      </w:r>
    </w:p>
    <w:p w14:paraId="4A662309" w14:textId="042B431F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Sức ép đến vấn đề việc làm.</w:t>
      </w:r>
      <w:r w:rsidR="00007F83">
        <w:rPr>
          <w:color w:val="000000"/>
        </w:rPr>
        <w:tab/>
      </w:r>
      <w:r w:rsidR="00007F83">
        <w:rPr>
          <w:color w:val="000000"/>
        </w:rPr>
        <w:tab/>
      </w:r>
      <w:r w:rsidR="00007F83">
        <w:rPr>
          <w:color w:val="000000"/>
        </w:rPr>
        <w:tab/>
      </w:r>
      <w:r w:rsidR="00007F83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Tăng tỉ trọng công nghiệp, dịch vụ.</w:t>
      </w:r>
    </w:p>
    <w:p w14:paraId="7966CAC1" w14:textId="19BDAA1E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 xml:space="preserve">Chất lượng môi trường không đảm bảo. </w:t>
      </w:r>
      <w:r w:rsidR="00007F83">
        <w:tab/>
      </w:r>
      <w:r w:rsidR="00007F83"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Cơ sở hạ tầng đô thị quá tải.</w:t>
      </w:r>
    </w:p>
    <w:p w14:paraId="777D5103" w14:textId="77777777" w:rsidR="007C0E69" w:rsidRPr="007C0E69" w:rsidRDefault="00000000" w:rsidP="00103DF2">
      <w:pPr>
        <w:pStyle w:val="Normal0"/>
        <w:tabs>
          <w:tab w:val="left" w:pos="354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18. </w:t>
      </w:r>
      <w:r w:rsidRPr="007C0E69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Cơ cấu sinh học của dân số gồm cơ cấu theo</w:t>
      </w:r>
    </w:p>
    <w:p w14:paraId="2F619B7B" w14:textId="1EA8DFE9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Lao động và theo tuổi.</w:t>
      </w:r>
      <w:r w:rsidR="00007F83">
        <w:rPr>
          <w:color w:val="000000"/>
          <w:lang w:val="vi-VN" w:eastAsia="vi-VN" w:bidi="vi-VN"/>
        </w:rPr>
        <w:t xml:space="preserve">    </w:t>
      </w:r>
      <w:r>
        <w:rPr>
          <w:b/>
        </w:rPr>
        <w:t>B.</w:t>
      </w:r>
      <w:r>
        <w:t xml:space="preserve"> </w:t>
      </w:r>
      <w:r>
        <w:rPr>
          <w:rFonts w:hint="cs"/>
          <w:color w:val="000000"/>
          <w:lang w:val="vi-VN" w:eastAsia="vi-VN" w:bidi="vi-VN"/>
        </w:rPr>
        <w:t>Giới tính và tuổi</w:t>
      </w:r>
      <w:r w:rsidRPr="00A73349">
        <w:rPr>
          <w:color w:val="000000"/>
          <w:lang w:val="vi-VN" w:eastAsia="vi-VN" w:bidi="vi-VN"/>
        </w:rPr>
        <w:t>.</w:t>
      </w:r>
      <w:r w:rsidR="00007F83">
        <w:rPr>
          <w:lang w:val="vi-VN"/>
        </w:rPr>
        <w:t xml:space="preserve">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Lao động và giới tính.</w:t>
      </w:r>
      <w:r w:rsidR="00007F83">
        <w:rPr>
          <w:b/>
          <w:lang w:val="vi-VN"/>
        </w:rPr>
        <w:t xml:space="preserve"> 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Tuổi và trình độ văn hoá.</w:t>
      </w:r>
    </w:p>
    <w:p w14:paraId="4E969C3E" w14:textId="77777777" w:rsidR="005755DC" w:rsidRPr="00211585" w:rsidRDefault="00000000" w:rsidP="00103DF2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19. </w:t>
      </w:r>
      <w:r w:rsidRPr="00211585">
        <w:rPr>
          <w:rFonts w:ascii="Times New Roman" w:hAnsi="Times New Roman"/>
          <w:b/>
          <w:sz w:val="24"/>
          <w:szCs w:val="24"/>
          <w:lang w:eastAsia="en-US"/>
        </w:rPr>
        <w:t>Biểu</w:t>
      </w:r>
      <w:r w:rsidRPr="00211585">
        <w:rPr>
          <w:rFonts w:ascii="Times New Roman" w:hAnsi="Times New Roman"/>
          <w:b/>
          <w:sz w:val="24"/>
          <w:szCs w:val="24"/>
          <w:lang w:val="vi-VN" w:eastAsia="en-US"/>
        </w:rPr>
        <w:t xml:space="preserve"> hiện s</w:t>
      </w:r>
      <w:r w:rsidRPr="00211585">
        <w:rPr>
          <w:rFonts w:ascii="Times New Roman" w:hAnsi="Times New Roman" w:hint="cs"/>
          <w:b/>
          <w:sz w:val="24"/>
          <w:szCs w:val="24"/>
          <w:lang w:eastAsia="en-US"/>
        </w:rPr>
        <w:t>ự biến</w:t>
      </w:r>
      <w:r w:rsidRPr="00211585">
        <w:rPr>
          <w:rFonts w:ascii="Times New Roman" w:hAnsi="Times New Roman" w:hint="cs"/>
          <w:b/>
          <w:sz w:val="24"/>
          <w:szCs w:val="24"/>
          <w:lang w:val="vi-VN" w:eastAsia="en-US"/>
        </w:rPr>
        <w:t xml:space="preserve"> động dân số do chênh lệch giữa số đến và số đi</w:t>
      </w:r>
      <w:r w:rsidRPr="00211585">
        <w:rPr>
          <w:rFonts w:ascii="Times New Roman" w:hAnsi="Times New Roman" w:hint="cs"/>
          <w:b/>
          <w:sz w:val="24"/>
          <w:szCs w:val="24"/>
          <w:lang w:eastAsia="en-US"/>
        </w:rPr>
        <w:t xml:space="preserve"> được gọi là</w:t>
      </w:r>
    </w:p>
    <w:p w14:paraId="063D8233" w14:textId="398D9F1D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</w:rPr>
        <w:t xml:space="preserve">Quy </w:t>
      </w:r>
      <w:r w:rsidRPr="00A73349">
        <w:rPr>
          <w:rFonts w:hint="cs"/>
          <w:color w:val="000000"/>
        </w:rPr>
        <w:t>mô dân số.</w:t>
      </w:r>
      <w:r w:rsidR="00007F83">
        <w:rPr>
          <w:color w:val="000000"/>
          <w:lang w:val="vi-VN"/>
        </w:rPr>
        <w:t xml:space="preserve">  </w:t>
      </w:r>
      <w:r>
        <w:rPr>
          <w:b/>
        </w:rPr>
        <w:t>B.</w:t>
      </w:r>
      <w:r>
        <w:t xml:space="preserve"> </w:t>
      </w:r>
      <w:r w:rsidRPr="00A73349">
        <w:rPr>
          <w:color w:val="000000"/>
        </w:rPr>
        <w:t xml:space="preserve">Gia </w:t>
      </w:r>
      <w:r w:rsidRPr="00A73349">
        <w:rPr>
          <w:rFonts w:hint="cs"/>
          <w:color w:val="000000"/>
        </w:rPr>
        <w:t>tăng dân số</w:t>
      </w:r>
      <w:r w:rsidRPr="00A73349">
        <w:rPr>
          <w:rFonts w:hint="cs"/>
          <w:color w:val="000000"/>
          <w:lang w:val="vi-VN"/>
        </w:rPr>
        <w:t xml:space="preserve"> thực tế</w:t>
      </w:r>
      <w:r w:rsidRPr="00A73349">
        <w:rPr>
          <w:color w:val="000000"/>
        </w:rPr>
        <w:t>.</w:t>
      </w:r>
      <w:r w:rsidR="00007F83">
        <w:rPr>
          <w:lang w:val="vi-VN"/>
        </w:rPr>
        <w:t xml:space="preserve">  </w:t>
      </w:r>
      <w:r>
        <w:rPr>
          <w:b/>
        </w:rPr>
        <w:t>C.</w:t>
      </w:r>
      <w:r>
        <w:t xml:space="preserve"> </w:t>
      </w:r>
      <w:r w:rsidRPr="00A73349">
        <w:rPr>
          <w:color w:val="000000"/>
        </w:rPr>
        <w:t xml:space="preserve">Gia </w:t>
      </w:r>
      <w:r w:rsidRPr="00A73349">
        <w:rPr>
          <w:rFonts w:hint="cs"/>
          <w:color w:val="000000"/>
        </w:rPr>
        <w:t>tăng</w:t>
      </w:r>
      <w:r w:rsidRPr="00A73349">
        <w:rPr>
          <w:rFonts w:hint="cs"/>
          <w:color w:val="000000"/>
          <w:lang w:val="vi-VN"/>
        </w:rPr>
        <w:t xml:space="preserve"> dân số</w:t>
      </w:r>
      <w:r w:rsidRPr="00A73349">
        <w:rPr>
          <w:rFonts w:hint="cs"/>
          <w:color w:val="000000"/>
        </w:rPr>
        <w:t xml:space="preserve"> cơ học.</w:t>
      </w:r>
      <w:r w:rsidR="00007F83">
        <w:rPr>
          <w:b/>
          <w:lang w:val="vi-VN"/>
        </w:rPr>
        <w:t xml:space="preserve">     </w:t>
      </w:r>
      <w:r>
        <w:rPr>
          <w:b/>
        </w:rPr>
        <w:t>D.</w:t>
      </w:r>
      <w:r>
        <w:t xml:space="preserve"> </w:t>
      </w:r>
      <w:r w:rsidRPr="00A73349">
        <w:rPr>
          <w:color w:val="000000"/>
        </w:rPr>
        <w:t xml:space="preserve">Gia </w:t>
      </w:r>
      <w:r w:rsidRPr="00A73349">
        <w:rPr>
          <w:rFonts w:hint="cs"/>
          <w:color w:val="000000"/>
        </w:rPr>
        <w:t>tăng</w:t>
      </w:r>
      <w:r w:rsidRPr="00A73349">
        <w:rPr>
          <w:rFonts w:hint="cs"/>
          <w:color w:val="000000"/>
          <w:lang w:val="vi-VN"/>
        </w:rPr>
        <w:t xml:space="preserve"> dân số</w:t>
      </w:r>
      <w:r w:rsidRPr="00A73349">
        <w:rPr>
          <w:rFonts w:hint="cs"/>
          <w:color w:val="000000"/>
        </w:rPr>
        <w:t xml:space="preserve"> tự nhiên.</w:t>
      </w:r>
    </w:p>
    <w:p w14:paraId="00B89E00" w14:textId="77777777" w:rsidR="00873CB2" w:rsidRPr="00873CB2" w:rsidRDefault="00000000" w:rsidP="00103DF2">
      <w:pPr>
        <w:pStyle w:val="Normal0"/>
        <w:tabs>
          <w:tab w:val="left" w:pos="418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20. </w:t>
      </w:r>
      <w:r w:rsidRPr="00873CB2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Vai trò của ngành nuôi trồng thuỷ sản </w:t>
      </w:r>
      <w:r w:rsidRPr="00873CB2">
        <w:rPr>
          <w:rFonts w:ascii="Times New Roman" w:hAnsi="Times New Roman" w:hint="cs"/>
          <w:b/>
          <w:bCs/>
          <w:i/>
          <w:iCs/>
          <w:sz w:val="24"/>
          <w:szCs w:val="24"/>
          <w:lang w:eastAsia="en-US"/>
        </w:rPr>
        <w:t>không</w:t>
      </w:r>
      <w:r w:rsidRPr="00873CB2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 phải là</w:t>
      </w:r>
    </w:p>
    <w:p w14:paraId="45920456" w14:textId="77777777" w:rsidR="00A77B3E" w:rsidRDefault="00000000" w:rsidP="00103DF2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 xml:space="preserve">Tạo ra các mặt hàng xuất khẩu có giá </w:t>
      </w:r>
      <w:r>
        <w:rPr>
          <w:rFonts w:hint="cs"/>
          <w:color w:val="000000"/>
        </w:rPr>
        <w:t>trị</w:t>
      </w:r>
      <w:r>
        <w:rPr>
          <w:color w:val="000000"/>
          <w:lang w:val="vi-VN"/>
        </w:rPr>
        <w:t>.</w:t>
      </w:r>
    </w:p>
    <w:p w14:paraId="0DBD377C" w14:textId="77777777" w:rsidR="00A77B3E" w:rsidRDefault="00000000" w:rsidP="00103DF2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B.</w:t>
      </w:r>
      <w:r>
        <w:t xml:space="preserve"> </w:t>
      </w:r>
      <w:r w:rsidRPr="00A73349">
        <w:rPr>
          <w:rFonts w:hint="cs"/>
          <w:color w:val="000000"/>
        </w:rPr>
        <w:t>Nguồn cung cấp nguyên liệu cho công nghiệp thực phẩm.</w:t>
      </w:r>
    </w:p>
    <w:p w14:paraId="2F0638BC" w14:textId="77777777" w:rsidR="00A77B3E" w:rsidRDefault="00000000" w:rsidP="00103DF2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Cung cấp nguồn đạm động vật bổ dưỡng cho con người.</w:t>
      </w:r>
    </w:p>
    <w:p w14:paraId="1CBB4FFA" w14:textId="77777777" w:rsidR="00A77B3E" w:rsidRDefault="00000000" w:rsidP="00103DF2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 xml:space="preserve">Cơ sở đảm bảo an ninh lương </w:t>
      </w:r>
      <w:r>
        <w:rPr>
          <w:rFonts w:hint="cs"/>
          <w:color w:val="000000"/>
        </w:rPr>
        <w:t>thực</w:t>
      </w:r>
      <w:r>
        <w:rPr>
          <w:color w:val="000000"/>
          <w:lang w:val="vi-VN"/>
        </w:rPr>
        <w:t>.</w:t>
      </w:r>
    </w:p>
    <w:p w14:paraId="58F7EED4" w14:textId="77777777" w:rsidR="009570AC" w:rsidRPr="009570AC" w:rsidRDefault="00000000" w:rsidP="00103DF2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21. </w:t>
      </w:r>
      <w:r w:rsidRPr="009570AC">
        <w:rPr>
          <w:rFonts w:ascii="Times New Roman" w:hAnsi="Times New Roman" w:hint="cs"/>
          <w:b/>
          <w:bCs/>
          <w:sz w:val="24"/>
          <w:szCs w:val="24"/>
          <w:lang w:eastAsia="en-US"/>
        </w:rPr>
        <w:t>Cơ cấu kinh tế được hình thành dựa trên chế độ sở hữu</w:t>
      </w:r>
    </w:p>
    <w:p w14:paraId="3A922005" w14:textId="77777777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</w:rPr>
        <w:t xml:space="preserve">Cơ cấu </w:t>
      </w:r>
      <w:r>
        <w:rPr>
          <w:color w:val="000000"/>
        </w:rPr>
        <w:t>theo</w:t>
      </w:r>
      <w:r>
        <w:rPr>
          <w:color w:val="000000"/>
          <w:lang w:val="vi-VN"/>
        </w:rPr>
        <w:t xml:space="preserve"> </w:t>
      </w:r>
      <w:r w:rsidRPr="005C568B">
        <w:rPr>
          <w:rFonts w:hint="cs"/>
          <w:color w:val="000000"/>
        </w:rPr>
        <w:t>lãnh thổ.</w:t>
      </w:r>
      <w:r>
        <w:rPr>
          <w:b/>
        </w:rPr>
        <w:tab/>
        <w:t>B.</w:t>
      </w:r>
      <w:r>
        <w:t xml:space="preserve"> </w:t>
      </w:r>
      <w:r w:rsidRPr="005C568B">
        <w:rPr>
          <w:rFonts w:hint="cs"/>
          <w:color w:val="000000"/>
        </w:rPr>
        <w:t xml:space="preserve">Cơ cấu </w:t>
      </w:r>
      <w:r>
        <w:rPr>
          <w:color w:val="000000"/>
        </w:rPr>
        <w:t>theo</w:t>
      </w:r>
      <w:r>
        <w:rPr>
          <w:color w:val="000000"/>
          <w:lang w:val="vi-VN"/>
        </w:rPr>
        <w:t xml:space="preserve"> </w:t>
      </w:r>
      <w:r w:rsidRPr="005C568B">
        <w:rPr>
          <w:rFonts w:hint="cs"/>
          <w:color w:val="000000"/>
        </w:rPr>
        <w:t>lao động.</w:t>
      </w:r>
    </w:p>
    <w:p w14:paraId="12E333F7" w14:textId="77777777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5C568B">
        <w:rPr>
          <w:rFonts w:hint="cs"/>
          <w:color w:val="000000"/>
        </w:rPr>
        <w:t xml:space="preserve">Cơ cấu </w:t>
      </w:r>
      <w:r>
        <w:rPr>
          <w:color w:val="000000"/>
        </w:rPr>
        <w:t>theo</w:t>
      </w:r>
      <w:r>
        <w:rPr>
          <w:color w:val="000000"/>
          <w:lang w:val="vi-VN"/>
        </w:rPr>
        <w:t xml:space="preserve"> </w:t>
      </w:r>
      <w:r w:rsidRPr="005C568B">
        <w:rPr>
          <w:rFonts w:hint="cs"/>
          <w:color w:val="000000"/>
        </w:rPr>
        <w:t>ngành kinh tế.</w:t>
      </w:r>
      <w:r>
        <w:rPr>
          <w:b/>
        </w:rPr>
        <w:tab/>
        <w:t>D.</w:t>
      </w:r>
      <w:r>
        <w:t xml:space="preserve"> </w:t>
      </w:r>
      <w:r w:rsidRPr="005C568B">
        <w:rPr>
          <w:rFonts w:hint="cs"/>
          <w:color w:val="000000"/>
        </w:rPr>
        <w:t xml:space="preserve">Cơ cấu </w:t>
      </w:r>
      <w:r>
        <w:rPr>
          <w:color w:val="000000"/>
        </w:rPr>
        <w:t>theo</w:t>
      </w:r>
      <w:r>
        <w:rPr>
          <w:color w:val="000000"/>
          <w:lang w:val="vi-VN"/>
        </w:rPr>
        <w:t xml:space="preserve"> </w:t>
      </w:r>
      <w:r w:rsidRPr="005C568B">
        <w:rPr>
          <w:rFonts w:hint="cs"/>
          <w:color w:val="000000"/>
        </w:rPr>
        <w:t>thành phần kinh tế.</w:t>
      </w:r>
    </w:p>
    <w:p w14:paraId="314D3D88" w14:textId="77777777" w:rsidR="00033A64" w:rsidRPr="00033A64" w:rsidRDefault="00000000" w:rsidP="00103DF2">
      <w:pPr>
        <w:pStyle w:val="ThnVnban"/>
        <w:spacing w:before="0" w:line="240" w:lineRule="atLeast"/>
        <w:ind w:left="0"/>
        <w:rPr>
          <w:rFonts w:eastAsia="Times New Roman" w:hint="default"/>
          <w:b/>
          <w:bCs/>
          <w:lang w:val="vi-VN" w:eastAsia="en-US"/>
        </w:rPr>
      </w:pPr>
      <w:r w:rsidRPr="00B520DD">
        <w:rPr>
          <w:rFonts w:eastAsia="Times New Roman"/>
          <w:b/>
          <w:szCs w:val="26"/>
        </w:rPr>
        <w:t xml:space="preserve">Câu 22. </w:t>
      </w:r>
      <w:r w:rsidRPr="00033A64">
        <w:rPr>
          <w:rFonts w:eastAsia="Times New Roman"/>
          <w:b/>
          <w:bCs/>
          <w:lang w:eastAsia="en-US"/>
        </w:rPr>
        <w:t>Cây lúa</w:t>
      </w:r>
      <w:r w:rsidRPr="00033A64">
        <w:rPr>
          <w:rFonts w:eastAsia="Times New Roman"/>
          <w:b/>
          <w:bCs/>
          <w:spacing w:val="-3"/>
          <w:lang w:eastAsia="en-US"/>
        </w:rPr>
        <w:t xml:space="preserve"> </w:t>
      </w:r>
      <w:r w:rsidRPr="00033A64">
        <w:rPr>
          <w:rFonts w:eastAsia="Times New Roman"/>
          <w:b/>
          <w:bCs/>
          <w:lang w:eastAsia="en-US"/>
        </w:rPr>
        <w:t>mì</w:t>
      </w:r>
      <w:r w:rsidRPr="00033A64">
        <w:rPr>
          <w:rFonts w:eastAsia="Times New Roman"/>
          <w:b/>
          <w:bCs/>
          <w:spacing w:val="-2"/>
          <w:lang w:eastAsia="en-US"/>
        </w:rPr>
        <w:t xml:space="preserve"> </w:t>
      </w:r>
      <w:r w:rsidRPr="00033A64">
        <w:rPr>
          <w:rFonts w:eastAsia="Times New Roman"/>
          <w:b/>
          <w:bCs/>
          <w:lang w:eastAsia="en-US"/>
        </w:rPr>
        <w:t>phân</w:t>
      </w:r>
      <w:r w:rsidRPr="00033A64">
        <w:rPr>
          <w:rFonts w:eastAsia="Times New Roman"/>
          <w:b/>
          <w:bCs/>
          <w:lang w:val="vi-VN" w:eastAsia="en-US"/>
        </w:rPr>
        <w:t xml:space="preserve"> bố chủ yếu ở khu vực</w:t>
      </w:r>
    </w:p>
    <w:p w14:paraId="7B3E6A16" w14:textId="77777777" w:rsidR="00A77B3E" w:rsidRDefault="00000000" w:rsidP="00103DF2">
      <w:pPr>
        <w:tabs>
          <w:tab w:val="left" w:pos="280"/>
          <w:tab w:val="left" w:pos="2580"/>
          <w:tab w:val="left" w:pos="5240"/>
          <w:tab w:val="left" w:pos="766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</w:rPr>
        <w:t>Xích</w:t>
      </w:r>
      <w:r w:rsidRPr="00A73349">
        <w:rPr>
          <w:color w:val="000000"/>
          <w:lang w:val="vi-VN"/>
        </w:rPr>
        <w:t xml:space="preserve"> đạo</w:t>
      </w:r>
      <w:r w:rsidRPr="00A73349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A73349">
        <w:rPr>
          <w:color w:val="000000"/>
        </w:rPr>
        <w:t>Ôn</w:t>
      </w:r>
      <w:r w:rsidRPr="00A73349">
        <w:rPr>
          <w:color w:val="000000"/>
          <w:spacing w:val="-1"/>
        </w:rPr>
        <w:t xml:space="preserve"> </w:t>
      </w:r>
      <w:r w:rsidRPr="00A73349">
        <w:rPr>
          <w:color w:val="000000"/>
        </w:rPr>
        <w:t>đới.</w:t>
      </w:r>
      <w:r>
        <w:rPr>
          <w:b/>
        </w:rPr>
        <w:tab/>
        <w:t>C.</w:t>
      </w:r>
      <w:r>
        <w:t xml:space="preserve"> </w:t>
      </w:r>
      <w:r w:rsidRPr="00A73349">
        <w:rPr>
          <w:color w:val="000000"/>
        </w:rPr>
        <w:t>Nhiệt</w:t>
      </w:r>
      <w:r w:rsidRPr="00A73349">
        <w:rPr>
          <w:color w:val="000000"/>
          <w:spacing w:val="-3"/>
        </w:rPr>
        <w:t xml:space="preserve"> </w:t>
      </w:r>
      <w:r w:rsidRPr="00A73349">
        <w:rPr>
          <w:color w:val="000000"/>
        </w:rPr>
        <w:t>đới.</w:t>
      </w:r>
      <w:r>
        <w:rPr>
          <w:b/>
        </w:rPr>
        <w:tab/>
        <w:t>D.</w:t>
      </w:r>
      <w:r>
        <w:t xml:space="preserve"> </w:t>
      </w:r>
      <w:r w:rsidRPr="00A73349">
        <w:rPr>
          <w:color w:val="000000"/>
        </w:rPr>
        <w:t>Hàn</w:t>
      </w:r>
      <w:r w:rsidRPr="00A73349">
        <w:rPr>
          <w:color w:val="000000"/>
          <w:lang w:val="vi-VN"/>
        </w:rPr>
        <w:t xml:space="preserve"> </w:t>
      </w:r>
      <w:r w:rsidRPr="00A73349">
        <w:rPr>
          <w:color w:val="000000"/>
        </w:rPr>
        <w:t>đới.</w:t>
      </w:r>
    </w:p>
    <w:p w14:paraId="2478CC79" w14:textId="77777777" w:rsidR="001F74C2" w:rsidRPr="001F74C2" w:rsidRDefault="00000000" w:rsidP="00103DF2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23. </w:t>
      </w:r>
      <w:r w:rsidRPr="001F74C2">
        <w:rPr>
          <w:rFonts w:ascii="Times New Roman" w:hAnsi="Times New Roman" w:hint="cs"/>
          <w:b/>
          <w:bCs/>
          <w:sz w:val="24"/>
          <w:szCs w:val="24"/>
          <w:lang w:eastAsia="en-US"/>
        </w:rPr>
        <w:t>Nguồn lực kinh tế - xã hội là</w:t>
      </w:r>
    </w:p>
    <w:p w14:paraId="11E3D8A6" w14:textId="5D4FC971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Vị trí địa lí.</w:t>
      </w:r>
      <w:r w:rsidR="00007F83">
        <w:rPr>
          <w:color w:val="000000"/>
          <w:lang w:val="vi-VN"/>
        </w:rPr>
        <w:t xml:space="preserve">          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Nguồn vốn đầu tư.</w:t>
      </w:r>
      <w:r w:rsidR="00007F83">
        <w:rPr>
          <w:lang w:val="vi-VN"/>
        </w:rPr>
        <w:t xml:space="preserve">    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</w:rPr>
        <w:t>Khí hậu, đất.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Nước, sinh vật.</w:t>
      </w:r>
    </w:p>
    <w:p w14:paraId="6CFB1DE9" w14:textId="77777777" w:rsidR="001F74C2" w:rsidRPr="001F74C2" w:rsidRDefault="00000000" w:rsidP="00103DF2">
      <w:pPr>
        <w:pStyle w:val="Normal0"/>
        <w:tabs>
          <w:tab w:val="left" w:pos="323"/>
        </w:tabs>
        <w:spacing w:after="0" w:line="240" w:lineRule="atLeast"/>
        <w:jc w:val="both"/>
        <w:rPr>
          <w:rFonts w:ascii="Times New Roman" w:hAnsi="Times New Roman"/>
          <w:b/>
          <w:bCs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24. </w:t>
      </w:r>
      <w:r w:rsidRPr="001F74C2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Cơ cấu ngành kinh tế gồm các bộ phận</w:t>
      </w:r>
      <w:r w:rsidRPr="001F74C2">
        <w:rPr>
          <w:rFonts w:ascii="Times New Roman" w:hAnsi="Times New Roman"/>
          <w:b/>
          <w:bCs/>
          <w:sz w:val="24"/>
          <w:szCs w:val="24"/>
          <w:lang w:eastAsia="vi-VN" w:bidi="vi-VN"/>
        </w:rPr>
        <w:t xml:space="preserve"> </w:t>
      </w:r>
    </w:p>
    <w:p w14:paraId="78B76A07" w14:textId="77777777" w:rsidR="00A77B3E" w:rsidRDefault="00000000" w:rsidP="00103DF2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 xml:space="preserve">Nông nghiệp, lâm nghiệp, thủy sản; khu vực </w:t>
      </w:r>
      <w:r w:rsidRPr="00A73349">
        <w:rPr>
          <w:rFonts w:hint="cs"/>
          <w:color w:val="000000"/>
          <w:lang w:eastAsia="vi-VN" w:bidi="vi-VN"/>
        </w:rPr>
        <w:t>ở</w:t>
      </w:r>
      <w:r w:rsidRPr="00A73349">
        <w:rPr>
          <w:rFonts w:hint="cs"/>
          <w:color w:val="000000"/>
          <w:lang w:val="vi-VN" w:eastAsia="vi-VN" w:bidi="vi-VN"/>
        </w:rPr>
        <w:t xml:space="preserve"> trong nư</w:t>
      </w:r>
      <w:r w:rsidRPr="00A73349">
        <w:rPr>
          <w:rFonts w:hint="cs"/>
          <w:color w:val="000000"/>
          <w:lang w:eastAsia="vi-VN" w:bidi="vi-VN"/>
        </w:rPr>
        <w:t>ớ</w:t>
      </w:r>
      <w:r w:rsidRPr="00A73349">
        <w:rPr>
          <w:rFonts w:hint="cs"/>
          <w:color w:val="000000"/>
          <w:lang w:val="vi-VN" w:eastAsia="vi-VN" w:bidi="vi-VN"/>
        </w:rPr>
        <w:t>c và dịch vụ.</w:t>
      </w:r>
    </w:p>
    <w:p w14:paraId="2F6B8E72" w14:textId="77777777" w:rsidR="00A77B3E" w:rsidRDefault="00000000" w:rsidP="00103DF2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B.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Công nghiệp - xây dựng, dịch vụ và khu vực trong nước.</w:t>
      </w:r>
    </w:p>
    <w:p w14:paraId="4C4487A6" w14:textId="77777777" w:rsidR="00A77B3E" w:rsidRDefault="00000000" w:rsidP="00103DF2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Công nghiệp - xây dựng, dịch vụ và khu vực ngoài nước.</w:t>
      </w:r>
    </w:p>
    <w:p w14:paraId="7C14DC25" w14:textId="77777777" w:rsidR="00A77B3E" w:rsidRDefault="00000000" w:rsidP="00103DF2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 xml:space="preserve">Nông nghiệp, lâm nghiệp, thủy sản; công nghiệp - xây dựng và dịch vụ. </w:t>
      </w:r>
    </w:p>
    <w:p w14:paraId="474E6669" w14:textId="77777777" w:rsidR="00752526" w:rsidRPr="00752526" w:rsidRDefault="00000000" w:rsidP="00103DF2">
      <w:pPr>
        <w:pStyle w:val="Normal0"/>
        <w:tabs>
          <w:tab w:val="left" w:pos="327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25. </w:t>
      </w:r>
      <w:r w:rsidRPr="00752526">
        <w:rPr>
          <w:rFonts w:ascii="Times New Roman" w:hAnsi="Times New Roman" w:hint="cs"/>
          <w:b/>
          <w:bCs/>
          <w:sz w:val="24"/>
          <w:szCs w:val="24"/>
          <w:lang w:eastAsia="en-US"/>
        </w:rPr>
        <w:t>Cây lúa gạo</w:t>
      </w:r>
      <w:r w:rsidRPr="00752526"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 xml:space="preserve"> thích hợp</w:t>
      </w:r>
      <w:r w:rsidRPr="00752526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 khí hậu</w:t>
      </w:r>
    </w:p>
    <w:p w14:paraId="2AA00B72" w14:textId="265877C9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Nóng, đất ẩm, nhiều mùn, dễ thoát nước.</w:t>
      </w:r>
      <w:r w:rsidR="00007F83">
        <w:rPr>
          <w:color w:val="000000"/>
        </w:rPr>
        <w:tab/>
      </w:r>
      <w:r w:rsidR="00007F83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Ấm, khô, đất đai màu mỡ, nhiều phân bón.</w:t>
      </w:r>
    </w:p>
    <w:p w14:paraId="377230BD" w14:textId="44846E61" w:rsidR="00A77B3E" w:rsidRDefault="00000000" w:rsidP="00007F83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Nóng, thích nghi với sự dao động khí hậu.</w:t>
      </w:r>
      <w:r w:rsidR="00007F83">
        <w:tab/>
      </w:r>
      <w:r w:rsidR="00007F83"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 xml:space="preserve">Nóng, ẩm, chân ruộng ngập nước, phù sa. </w:t>
      </w:r>
    </w:p>
    <w:p w14:paraId="32C49FA6" w14:textId="77777777" w:rsidR="00033A64" w:rsidRPr="00033A64" w:rsidRDefault="00000000" w:rsidP="00103DF2">
      <w:pPr>
        <w:pStyle w:val="Normal0"/>
        <w:tabs>
          <w:tab w:val="left" w:pos="427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26. </w:t>
      </w:r>
      <w:r w:rsidRPr="00033A64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Phương thức chăn nuôi công nghiệp thường dựa trên cơ sở nguồn thức ăn </w:t>
      </w:r>
    </w:p>
    <w:p w14:paraId="34CB4CC8" w14:textId="4B7B6290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</w:rPr>
        <w:t>Chế biến tổng hợp.</w:t>
      </w:r>
      <w:r w:rsidR="00007F83">
        <w:rPr>
          <w:color w:val="000000"/>
          <w:lang w:val="vi-VN"/>
        </w:rPr>
        <w:t xml:space="preserve">       </w:t>
      </w:r>
      <w:r>
        <w:rPr>
          <w:b/>
        </w:rPr>
        <w:t>B.</w:t>
      </w:r>
      <w:r>
        <w:t xml:space="preserve"> </w:t>
      </w:r>
      <w:r w:rsidRPr="00A73349">
        <w:rPr>
          <w:rFonts w:eastAsia="Courier New"/>
          <w:color w:val="000000"/>
          <w:lang w:eastAsia="vi-VN" w:bidi="vi-VN"/>
        </w:rPr>
        <w:t>Hoa màu, lương thực.</w:t>
      </w:r>
      <w:r w:rsidR="00007F83">
        <w:rPr>
          <w:lang w:val="vi-VN"/>
        </w:rPr>
        <w:t xml:space="preserve">   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</w:rPr>
        <w:t>Diện tích mặt nước.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Đồng cỏ tự nhiên.</w:t>
      </w:r>
    </w:p>
    <w:p w14:paraId="764D729D" w14:textId="77777777" w:rsidR="00E20758" w:rsidRPr="00E20758" w:rsidRDefault="00000000" w:rsidP="00103DF2">
      <w:pPr>
        <w:pStyle w:val="Normal0"/>
        <w:tabs>
          <w:tab w:val="left" w:pos="590"/>
          <w:tab w:val="left" w:pos="5658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27. </w:t>
      </w:r>
      <w:r w:rsidRPr="00E20758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Nhân tố qui định chức năng của đô thị là</w:t>
      </w:r>
    </w:p>
    <w:p w14:paraId="0015D1A8" w14:textId="37EA0AE2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Vị trí địa lí.</w:t>
      </w:r>
      <w:r w:rsidR="00007F83">
        <w:rPr>
          <w:color w:val="000000"/>
          <w:lang w:val="vi-VN" w:eastAsia="vi-VN" w:bidi="vi-VN"/>
        </w:rPr>
        <w:t xml:space="preserve">           </w:t>
      </w:r>
      <w:r>
        <w:rPr>
          <w:b/>
        </w:rPr>
        <w:t>B.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Sự phát triển kinh tế.</w:t>
      </w:r>
      <w:r w:rsidR="00007F83">
        <w:rPr>
          <w:lang w:val="vi-VN"/>
        </w:rPr>
        <w:t xml:space="preserve">           </w:t>
      </w:r>
      <w:r>
        <w:rPr>
          <w:b/>
        </w:rPr>
        <w:t>C.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Điều kiện tự nhiên.</w:t>
      </w:r>
      <w:r w:rsidR="00007F83">
        <w:rPr>
          <w:color w:val="000000"/>
          <w:lang w:val="vi-VN" w:eastAsia="vi-VN" w:bidi="vi-VN"/>
        </w:rPr>
        <w:t xml:space="preserve">    </w:t>
      </w:r>
      <w:r>
        <w:rPr>
          <w:b/>
        </w:rPr>
        <w:tab/>
        <w:t>D.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Dân cư – xã hội.</w:t>
      </w:r>
    </w:p>
    <w:p w14:paraId="6018B71A" w14:textId="77777777" w:rsidR="009840CC" w:rsidRPr="009840CC" w:rsidRDefault="00000000" w:rsidP="00103DF2">
      <w:pPr>
        <w:pStyle w:val="Normal0"/>
        <w:tabs>
          <w:tab w:val="left" w:pos="437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28. </w:t>
      </w:r>
      <w:r w:rsidRPr="009840CC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Dân số trên thế giới tăng lên hay giảm đi do</w:t>
      </w:r>
    </w:p>
    <w:p w14:paraId="2AC74246" w14:textId="10A90570" w:rsidR="00A77B3E" w:rsidRDefault="00000000" w:rsidP="00103DF2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Xuất cư và tử vong.</w:t>
      </w:r>
      <w:r w:rsidR="00007F83">
        <w:rPr>
          <w:color w:val="000000"/>
          <w:lang w:val="vi-VN" w:eastAsia="vi-VN" w:bidi="vi-VN"/>
        </w:rPr>
        <w:t xml:space="preserve">        </w:t>
      </w:r>
      <w:r>
        <w:rPr>
          <w:b/>
        </w:rPr>
        <w:t>B.</w:t>
      </w:r>
      <w:r>
        <w:t xml:space="preserve"> </w:t>
      </w:r>
      <w:r w:rsidRPr="00A73349">
        <w:rPr>
          <w:color w:val="000000"/>
          <w:lang w:val="vi-VN" w:eastAsia="vi-VN" w:bidi="vi-VN"/>
        </w:rPr>
        <w:t xml:space="preserve">Sinh </w:t>
      </w:r>
      <w:r w:rsidRPr="00A73349">
        <w:rPr>
          <w:rFonts w:hint="cs"/>
          <w:color w:val="000000"/>
          <w:lang w:val="vi-VN" w:eastAsia="vi-VN" w:bidi="vi-VN"/>
        </w:rPr>
        <w:t>đẻ và nhập cư.</w:t>
      </w:r>
      <w:r w:rsidR="00007F83">
        <w:rPr>
          <w:lang w:val="vi-VN"/>
        </w:rPr>
        <w:t xml:space="preserve">      </w:t>
      </w:r>
      <w:r>
        <w:rPr>
          <w:b/>
        </w:rPr>
        <w:t>C.</w:t>
      </w:r>
      <w:r>
        <w:t xml:space="preserve"> </w:t>
      </w:r>
      <w:r w:rsidRPr="00A73349">
        <w:rPr>
          <w:color w:val="000000"/>
          <w:lang w:val="vi-VN" w:eastAsia="vi-VN" w:bidi="vi-VN"/>
        </w:rPr>
        <w:t xml:space="preserve">Sinh </w:t>
      </w:r>
      <w:r w:rsidRPr="00A73349">
        <w:rPr>
          <w:rFonts w:hint="cs"/>
          <w:color w:val="000000"/>
          <w:lang w:val="vi-VN" w:eastAsia="vi-VN" w:bidi="vi-VN"/>
        </w:rPr>
        <w:t>đẻ và tử vong.</w:t>
      </w:r>
      <w:r>
        <w:rPr>
          <w:b/>
        </w:rPr>
        <w:tab/>
        <w:t>D.</w:t>
      </w:r>
      <w:r>
        <w:t xml:space="preserve"> </w:t>
      </w:r>
      <w:r w:rsidRPr="00A73349">
        <w:rPr>
          <w:color w:val="000000"/>
          <w:lang w:val="vi-VN" w:eastAsia="vi-VN" w:bidi="vi-VN"/>
        </w:rPr>
        <w:t xml:space="preserve">Sinh </w:t>
      </w:r>
      <w:r w:rsidRPr="00A73349">
        <w:rPr>
          <w:rFonts w:hint="cs"/>
          <w:color w:val="000000"/>
          <w:lang w:val="vi-VN" w:eastAsia="vi-VN" w:bidi="vi-VN"/>
        </w:rPr>
        <w:t>đẻ và xuất cư.</w:t>
      </w:r>
    </w:p>
    <w:p w14:paraId="566003A7" w14:textId="77777777" w:rsidR="00290038" w:rsidRDefault="00290038" w:rsidP="00F60202">
      <w:pPr>
        <w:spacing w:line="240" w:lineRule="atLeast"/>
        <w:rPr>
          <w:b/>
          <w:iCs/>
          <w:szCs w:val="26"/>
        </w:rPr>
      </w:pPr>
    </w:p>
    <w:p w14:paraId="5439809F" w14:textId="2C586679" w:rsidR="00F60202" w:rsidRDefault="00F60202" w:rsidP="00F60202">
      <w:pPr>
        <w:spacing w:line="240" w:lineRule="atLeast"/>
        <w:rPr>
          <w:b/>
          <w:iCs/>
          <w:szCs w:val="26"/>
          <w:lang w:val="vi-VN"/>
        </w:rPr>
      </w:pPr>
      <w:r w:rsidRPr="00A90DB7">
        <w:rPr>
          <w:b/>
          <w:iCs/>
          <w:szCs w:val="26"/>
        </w:rPr>
        <w:t>II</w:t>
      </w:r>
      <w:r w:rsidRPr="00A90DB7">
        <w:rPr>
          <w:b/>
          <w:iCs/>
          <w:szCs w:val="26"/>
          <w:lang w:val="vi-VN"/>
        </w:rPr>
        <w:t>. PHẦN TỰ LUẬN (3,0 điểm)</w:t>
      </w:r>
    </w:p>
    <w:p w14:paraId="3D0827E8" w14:textId="77777777" w:rsidR="00F60202" w:rsidRPr="00B665DC" w:rsidRDefault="00F60202" w:rsidP="00F60202">
      <w:pPr>
        <w:widowControl w:val="0"/>
        <w:spacing w:line="240" w:lineRule="atLeast"/>
        <w:ind w:firstLine="60"/>
        <w:rPr>
          <w:sz w:val="26"/>
          <w:szCs w:val="26"/>
          <w:lang w:val="vi-VN"/>
        </w:rPr>
      </w:pPr>
      <w:r w:rsidRPr="00B665DC">
        <w:rPr>
          <w:b/>
          <w:bCs/>
          <w:sz w:val="26"/>
          <w:szCs w:val="26"/>
          <w:lang w:val="vi-VN"/>
        </w:rPr>
        <w:t>Câu 1 (2,0 điểm).</w:t>
      </w:r>
      <w:r w:rsidRPr="00B665DC">
        <w:rPr>
          <w:sz w:val="26"/>
          <w:szCs w:val="26"/>
          <w:lang w:val="vi-VN"/>
        </w:rPr>
        <w:t xml:space="preserve"> Cho bảng số liệu: Cơ cấu GDP thế giới năm 2010 và 2019</w:t>
      </w:r>
    </w:p>
    <w:p w14:paraId="7CEFC871" w14:textId="77777777" w:rsidR="00F60202" w:rsidRPr="00B665DC" w:rsidRDefault="00F60202" w:rsidP="00F60202">
      <w:pPr>
        <w:widowControl w:val="0"/>
        <w:spacing w:line="240" w:lineRule="atLeast"/>
        <w:ind w:firstLine="60"/>
        <w:rPr>
          <w:sz w:val="26"/>
          <w:szCs w:val="26"/>
          <w:lang w:val="vi-VN"/>
        </w:rPr>
      </w:pPr>
      <w:r w:rsidRPr="00B665DC">
        <w:rPr>
          <w:sz w:val="26"/>
          <w:szCs w:val="26"/>
          <w:lang w:val="vi-VN"/>
        </w:rPr>
        <w:tab/>
      </w:r>
      <w:r w:rsidRPr="00B665DC">
        <w:rPr>
          <w:sz w:val="26"/>
          <w:szCs w:val="26"/>
          <w:lang w:val="vi-VN"/>
        </w:rPr>
        <w:tab/>
      </w:r>
      <w:r w:rsidRPr="00B665DC">
        <w:rPr>
          <w:sz w:val="26"/>
          <w:szCs w:val="26"/>
          <w:lang w:val="vi-VN"/>
        </w:rPr>
        <w:tab/>
      </w:r>
      <w:r w:rsidRPr="00B665DC">
        <w:rPr>
          <w:sz w:val="26"/>
          <w:szCs w:val="26"/>
          <w:lang w:val="vi-VN"/>
        </w:rPr>
        <w:tab/>
      </w:r>
      <w:r w:rsidRPr="00B665DC">
        <w:rPr>
          <w:sz w:val="26"/>
          <w:szCs w:val="26"/>
          <w:lang w:val="vi-VN"/>
        </w:rPr>
        <w:tab/>
      </w:r>
      <w:r w:rsidRPr="00B665DC">
        <w:rPr>
          <w:sz w:val="26"/>
          <w:szCs w:val="26"/>
          <w:lang w:val="vi-VN"/>
        </w:rPr>
        <w:tab/>
      </w:r>
      <w:r w:rsidRPr="00B665DC">
        <w:rPr>
          <w:sz w:val="26"/>
          <w:szCs w:val="26"/>
          <w:lang w:val="vi-VN"/>
        </w:rPr>
        <w:tab/>
      </w:r>
      <w:r w:rsidRPr="00B665DC">
        <w:rPr>
          <w:sz w:val="26"/>
          <w:szCs w:val="26"/>
          <w:lang w:val="vi-VN"/>
        </w:rPr>
        <w:tab/>
      </w:r>
      <w:r w:rsidRPr="00B665DC">
        <w:rPr>
          <w:sz w:val="26"/>
          <w:szCs w:val="26"/>
          <w:lang w:val="vi-VN"/>
        </w:rPr>
        <w:tab/>
      </w:r>
      <w:r w:rsidRPr="00B665DC">
        <w:rPr>
          <w:sz w:val="26"/>
          <w:szCs w:val="26"/>
          <w:lang w:val="vi-VN"/>
        </w:rPr>
        <w:tab/>
      </w:r>
      <w:r w:rsidRPr="00B665DC">
        <w:rPr>
          <w:sz w:val="26"/>
          <w:szCs w:val="26"/>
          <w:lang w:val="vi-VN"/>
        </w:rPr>
        <w:tab/>
        <w:t>Đơn vị %</w:t>
      </w:r>
    </w:p>
    <w:tbl>
      <w:tblPr>
        <w:tblW w:w="9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7"/>
        <w:gridCol w:w="2186"/>
        <w:gridCol w:w="2003"/>
      </w:tblGrid>
      <w:tr w:rsidR="00000000" w14:paraId="28D1E0C0" w14:textId="77777777">
        <w:trPr>
          <w:trHeight w:val="397"/>
        </w:trPr>
        <w:tc>
          <w:tcPr>
            <w:tcW w:w="5647" w:type="dxa"/>
            <w:tcBorders>
              <w:tl2br w:val="single" w:sz="4" w:space="0" w:color="auto"/>
            </w:tcBorders>
            <w:shd w:val="clear" w:color="auto" w:fill="auto"/>
          </w:tcPr>
          <w:p w14:paraId="15E99D1A" w14:textId="77777777" w:rsidR="00F60202" w:rsidRDefault="00F60202">
            <w:pPr>
              <w:widowControl w:val="0"/>
              <w:spacing w:line="240" w:lineRule="atLeast"/>
              <w:jc w:val="right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Năm</w:t>
            </w:r>
          </w:p>
          <w:p w14:paraId="3E3CA046" w14:textId="77777777" w:rsidR="00F60202" w:rsidRDefault="00F60202">
            <w:pPr>
              <w:widowControl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GDP</w:t>
            </w:r>
          </w:p>
        </w:tc>
        <w:tc>
          <w:tcPr>
            <w:tcW w:w="2186" w:type="dxa"/>
            <w:shd w:val="clear" w:color="auto" w:fill="auto"/>
          </w:tcPr>
          <w:p w14:paraId="36DD6F41" w14:textId="77777777" w:rsidR="00F60202" w:rsidRDefault="00F60202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2010</w:t>
            </w:r>
          </w:p>
        </w:tc>
        <w:tc>
          <w:tcPr>
            <w:tcW w:w="2003" w:type="dxa"/>
            <w:shd w:val="clear" w:color="auto" w:fill="auto"/>
          </w:tcPr>
          <w:p w14:paraId="6801D193" w14:textId="77777777" w:rsidR="00F60202" w:rsidRDefault="00F60202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20</w:t>
            </w:r>
            <w:r>
              <w:rPr>
                <w:b/>
                <w:bCs/>
                <w:sz w:val="26"/>
                <w:szCs w:val="26"/>
              </w:rPr>
              <w:t>19</w:t>
            </w:r>
          </w:p>
        </w:tc>
      </w:tr>
      <w:tr w:rsidR="00000000" w14:paraId="79886D74" w14:textId="77777777">
        <w:trPr>
          <w:trHeight w:val="196"/>
        </w:trPr>
        <w:tc>
          <w:tcPr>
            <w:tcW w:w="5647" w:type="dxa"/>
            <w:shd w:val="clear" w:color="auto" w:fill="auto"/>
          </w:tcPr>
          <w:p w14:paraId="16A7F241" w14:textId="77777777" w:rsidR="00F60202" w:rsidRDefault="00F60202">
            <w:pPr>
              <w:widowControl w:val="0"/>
              <w:spacing w:line="24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Nông</w:t>
            </w:r>
            <w:r>
              <w:rPr>
                <w:sz w:val="26"/>
                <w:szCs w:val="26"/>
                <w:lang w:val="vi-VN"/>
              </w:rPr>
              <w:t xml:space="preserve"> nghiệp, lâm nghiệp, thủy sản</w:t>
            </w:r>
          </w:p>
        </w:tc>
        <w:tc>
          <w:tcPr>
            <w:tcW w:w="2186" w:type="dxa"/>
            <w:shd w:val="clear" w:color="auto" w:fill="auto"/>
          </w:tcPr>
          <w:p w14:paraId="44056C8C" w14:textId="77777777" w:rsidR="00F60202" w:rsidRDefault="00F60202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3,8</w:t>
            </w:r>
          </w:p>
        </w:tc>
        <w:tc>
          <w:tcPr>
            <w:tcW w:w="2003" w:type="dxa"/>
            <w:shd w:val="clear" w:color="auto" w:fill="auto"/>
          </w:tcPr>
          <w:p w14:paraId="1F2214E6" w14:textId="77777777" w:rsidR="00F60202" w:rsidRDefault="00F60202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4,0</w:t>
            </w:r>
          </w:p>
        </w:tc>
      </w:tr>
      <w:tr w:rsidR="00000000" w14:paraId="45780273" w14:textId="77777777">
        <w:trPr>
          <w:trHeight w:val="201"/>
        </w:trPr>
        <w:tc>
          <w:tcPr>
            <w:tcW w:w="5647" w:type="dxa"/>
            <w:shd w:val="clear" w:color="auto" w:fill="auto"/>
          </w:tcPr>
          <w:p w14:paraId="01DBFA4C" w14:textId="77777777" w:rsidR="00F60202" w:rsidRDefault="00F60202">
            <w:pPr>
              <w:widowControl w:val="0"/>
              <w:spacing w:line="24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Công nghiệp, xây dựng</w:t>
            </w:r>
          </w:p>
        </w:tc>
        <w:tc>
          <w:tcPr>
            <w:tcW w:w="2186" w:type="dxa"/>
            <w:shd w:val="clear" w:color="auto" w:fill="auto"/>
          </w:tcPr>
          <w:p w14:paraId="6F1DF286" w14:textId="77777777" w:rsidR="00F60202" w:rsidRDefault="00F60202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27,7</w:t>
            </w:r>
          </w:p>
        </w:tc>
        <w:tc>
          <w:tcPr>
            <w:tcW w:w="2003" w:type="dxa"/>
            <w:shd w:val="clear" w:color="auto" w:fill="auto"/>
          </w:tcPr>
          <w:p w14:paraId="6AEDF25E" w14:textId="77777777" w:rsidR="00F60202" w:rsidRDefault="00F60202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26,7</w:t>
            </w:r>
          </w:p>
        </w:tc>
      </w:tr>
      <w:tr w:rsidR="00000000" w14:paraId="0494ACB7" w14:textId="77777777">
        <w:trPr>
          <w:trHeight w:val="196"/>
        </w:trPr>
        <w:tc>
          <w:tcPr>
            <w:tcW w:w="5647" w:type="dxa"/>
            <w:shd w:val="clear" w:color="auto" w:fill="auto"/>
          </w:tcPr>
          <w:p w14:paraId="2802CAD3" w14:textId="77777777" w:rsidR="00F60202" w:rsidRDefault="00F60202">
            <w:pPr>
              <w:widowControl w:val="0"/>
              <w:spacing w:line="24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Dịch vụ</w:t>
            </w:r>
          </w:p>
        </w:tc>
        <w:tc>
          <w:tcPr>
            <w:tcW w:w="2186" w:type="dxa"/>
            <w:shd w:val="clear" w:color="auto" w:fill="auto"/>
          </w:tcPr>
          <w:p w14:paraId="0E2BBA5A" w14:textId="77777777" w:rsidR="00F60202" w:rsidRDefault="00F60202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63,4</w:t>
            </w:r>
          </w:p>
        </w:tc>
        <w:tc>
          <w:tcPr>
            <w:tcW w:w="2003" w:type="dxa"/>
            <w:shd w:val="clear" w:color="auto" w:fill="auto"/>
          </w:tcPr>
          <w:p w14:paraId="3E98BCED" w14:textId="77777777" w:rsidR="00F60202" w:rsidRDefault="00F60202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64,9</w:t>
            </w:r>
          </w:p>
        </w:tc>
      </w:tr>
      <w:tr w:rsidR="00000000" w14:paraId="5951BC49" w14:textId="77777777">
        <w:trPr>
          <w:trHeight w:val="196"/>
        </w:trPr>
        <w:tc>
          <w:tcPr>
            <w:tcW w:w="5647" w:type="dxa"/>
            <w:shd w:val="clear" w:color="auto" w:fill="auto"/>
          </w:tcPr>
          <w:p w14:paraId="56B28913" w14:textId="77777777" w:rsidR="00F60202" w:rsidRDefault="00F60202">
            <w:pPr>
              <w:widowControl w:val="0"/>
              <w:spacing w:line="24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Thuế sản phẩm trừ trợ cấp sản phẩm</w:t>
            </w:r>
          </w:p>
        </w:tc>
        <w:tc>
          <w:tcPr>
            <w:tcW w:w="2186" w:type="dxa"/>
            <w:shd w:val="clear" w:color="auto" w:fill="auto"/>
          </w:tcPr>
          <w:p w14:paraId="1A417845" w14:textId="77777777" w:rsidR="00F60202" w:rsidRDefault="00F60202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5,1</w:t>
            </w:r>
          </w:p>
        </w:tc>
        <w:tc>
          <w:tcPr>
            <w:tcW w:w="2003" w:type="dxa"/>
            <w:shd w:val="clear" w:color="auto" w:fill="auto"/>
          </w:tcPr>
          <w:p w14:paraId="5CAFA4CA" w14:textId="77777777" w:rsidR="00F60202" w:rsidRDefault="00F60202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4,4</w:t>
            </w:r>
          </w:p>
        </w:tc>
      </w:tr>
      <w:tr w:rsidR="00000000" w14:paraId="68C95AE1" w14:textId="77777777">
        <w:trPr>
          <w:trHeight w:val="201"/>
        </w:trPr>
        <w:tc>
          <w:tcPr>
            <w:tcW w:w="5647" w:type="dxa"/>
            <w:shd w:val="clear" w:color="auto" w:fill="auto"/>
          </w:tcPr>
          <w:p w14:paraId="2FB133BB" w14:textId="77777777" w:rsidR="00F60202" w:rsidRDefault="00F60202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2186" w:type="dxa"/>
            <w:shd w:val="clear" w:color="auto" w:fill="auto"/>
          </w:tcPr>
          <w:p w14:paraId="3C1A6666" w14:textId="77777777" w:rsidR="00F60202" w:rsidRDefault="00F60202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100,0</w:t>
            </w:r>
          </w:p>
        </w:tc>
        <w:tc>
          <w:tcPr>
            <w:tcW w:w="2003" w:type="dxa"/>
            <w:shd w:val="clear" w:color="auto" w:fill="auto"/>
          </w:tcPr>
          <w:p w14:paraId="5BD72C3F" w14:textId="77777777" w:rsidR="00F60202" w:rsidRDefault="00F60202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100,0</w:t>
            </w:r>
          </w:p>
        </w:tc>
      </w:tr>
    </w:tbl>
    <w:p w14:paraId="48B39498" w14:textId="77777777" w:rsidR="00290038" w:rsidRDefault="00290038" w:rsidP="00F60202">
      <w:pPr>
        <w:widowControl w:val="0"/>
        <w:spacing w:line="240" w:lineRule="atLeast"/>
        <w:ind w:firstLine="720"/>
        <w:rPr>
          <w:sz w:val="26"/>
          <w:szCs w:val="26"/>
          <w:lang w:val="vi-VN"/>
        </w:rPr>
      </w:pPr>
    </w:p>
    <w:p w14:paraId="0FB05C75" w14:textId="0BEE1BF7" w:rsidR="00F60202" w:rsidRPr="00B665DC" w:rsidRDefault="00F60202" w:rsidP="00F60202">
      <w:pPr>
        <w:widowControl w:val="0"/>
        <w:spacing w:line="240" w:lineRule="atLeast"/>
        <w:ind w:firstLine="720"/>
        <w:rPr>
          <w:sz w:val="26"/>
          <w:szCs w:val="26"/>
          <w:lang w:val="vi-VN"/>
        </w:rPr>
      </w:pPr>
      <w:r w:rsidRPr="00B665DC">
        <w:rPr>
          <w:sz w:val="26"/>
          <w:szCs w:val="26"/>
          <w:lang w:val="vi-VN"/>
        </w:rPr>
        <w:t>Hãy vẽ biểu đồ tròn thể hiện cơ cấu GDP thế giới năm 2010 và năm 2019.</w:t>
      </w:r>
    </w:p>
    <w:p w14:paraId="7BD7AB7F" w14:textId="77777777" w:rsidR="00F60202" w:rsidRPr="00B665DC" w:rsidRDefault="00F60202" w:rsidP="00F60202">
      <w:pPr>
        <w:widowControl w:val="0"/>
        <w:spacing w:line="240" w:lineRule="atLeast"/>
        <w:ind w:firstLine="60"/>
        <w:rPr>
          <w:b/>
          <w:bCs/>
          <w:sz w:val="26"/>
          <w:szCs w:val="26"/>
          <w:lang w:val="vi-VN"/>
        </w:rPr>
      </w:pPr>
    </w:p>
    <w:p w14:paraId="1BDB33C8" w14:textId="77777777" w:rsidR="00F60202" w:rsidRPr="00B665DC" w:rsidRDefault="00F60202" w:rsidP="00F60202">
      <w:pPr>
        <w:widowControl w:val="0"/>
        <w:spacing w:line="240" w:lineRule="atLeast"/>
        <w:ind w:firstLine="60"/>
        <w:rPr>
          <w:sz w:val="26"/>
          <w:szCs w:val="26"/>
          <w:lang w:val="vi-VN"/>
        </w:rPr>
      </w:pPr>
      <w:r w:rsidRPr="00B665DC">
        <w:rPr>
          <w:b/>
          <w:bCs/>
          <w:sz w:val="26"/>
          <w:szCs w:val="26"/>
          <w:lang w:val="vi-VN"/>
        </w:rPr>
        <w:t>Câu 2 (1,0 điểm).</w:t>
      </w:r>
      <w:r w:rsidRPr="00B665DC">
        <w:rPr>
          <w:sz w:val="26"/>
          <w:szCs w:val="26"/>
          <w:lang w:val="vi-VN"/>
        </w:rPr>
        <w:t xml:space="preserve">  Nông nghiệp hiện đại ra đời thể hiện ở những lĩnh vực nào?</w:t>
      </w:r>
    </w:p>
    <w:p w14:paraId="39464AFA" w14:textId="77777777" w:rsidR="00CE1DAE" w:rsidRPr="00B520DD" w:rsidRDefault="00000000" w:rsidP="00103DF2">
      <w:pPr>
        <w:spacing w:line="240" w:lineRule="atLeast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58B7209A" w14:textId="77777777" w:rsidR="00CE1DAE" w:rsidRPr="00B520DD" w:rsidRDefault="00000000" w:rsidP="00103DF2">
      <w:pPr>
        <w:spacing w:line="240" w:lineRule="atLeast"/>
        <w:jc w:val="center"/>
        <w:rPr>
          <w:b/>
          <w:i/>
          <w:szCs w:val="26"/>
        </w:rPr>
      </w:pPr>
    </w:p>
    <w:sectPr w:rsidR="00CE1DAE" w:rsidRPr="00B520DD" w:rsidSect="007C59D5">
      <w:footerReference w:type="default" r:id="rId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53081" w14:textId="77777777" w:rsidR="001F4592" w:rsidRDefault="001F4592">
      <w:r>
        <w:separator/>
      </w:r>
    </w:p>
  </w:endnote>
  <w:endnote w:type="continuationSeparator" w:id="0">
    <w:p w14:paraId="00A7F60A" w14:textId="77777777" w:rsidR="001F4592" w:rsidRDefault="001F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47E33" w14:textId="77777777" w:rsidR="00D071DE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980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EF3E9" w14:textId="77777777" w:rsidR="001F4592" w:rsidRDefault="001F4592">
      <w:r>
        <w:separator/>
      </w:r>
    </w:p>
  </w:footnote>
  <w:footnote w:type="continuationSeparator" w:id="0">
    <w:p w14:paraId="29DCE737" w14:textId="77777777" w:rsidR="001F4592" w:rsidRDefault="001F45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1DE"/>
    <w:rsid w:val="00007F83"/>
    <w:rsid w:val="000E50A8"/>
    <w:rsid w:val="00103DF2"/>
    <w:rsid w:val="001A09F6"/>
    <w:rsid w:val="001F123F"/>
    <w:rsid w:val="001F4592"/>
    <w:rsid w:val="00290038"/>
    <w:rsid w:val="002E1557"/>
    <w:rsid w:val="005E3013"/>
    <w:rsid w:val="00A75518"/>
    <w:rsid w:val="00B665DC"/>
    <w:rsid w:val="00D071DE"/>
    <w:rsid w:val="00D138D6"/>
    <w:rsid w:val="00F60202"/>
    <w:rsid w:val="00F7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64EEC627"/>
  <w15:docId w15:val="{60B7F9B5-92C4-425E-901B-DC4AA7501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5755DC"/>
    <w:pPr>
      <w:widowControl w:val="0"/>
      <w:spacing w:after="200" w:line="276" w:lineRule="auto"/>
    </w:pPr>
    <w:rPr>
      <w:rFonts w:ascii="Calibri" w:eastAsia="Calibri" w:hAnsi="Calibri"/>
      <w:lang w:eastAsia="ja-JP"/>
    </w:rPr>
  </w:style>
  <w:style w:type="paragraph" w:styleId="ThnVnban">
    <w:name w:val="Body Text"/>
    <w:basedOn w:val="Normal0"/>
    <w:link w:val="ThnVnbanChar"/>
    <w:qFormat/>
    <w:rsid w:val="00033A64"/>
    <w:pPr>
      <w:spacing w:before="2" w:after="0" w:line="240" w:lineRule="auto"/>
      <w:ind w:left="119"/>
    </w:pPr>
    <w:rPr>
      <w:rFonts w:ascii="Times New Roman" w:hAnsi="Times New Roman" w:hint="cs"/>
      <w:sz w:val="24"/>
      <w:szCs w:val="24"/>
    </w:rPr>
  </w:style>
  <w:style w:type="character" w:customStyle="1" w:styleId="ThnVnbanChar">
    <w:name w:val="Thân Văn bản Char"/>
    <w:link w:val="ThnVnban"/>
    <w:rsid w:val="00033A64"/>
    <w:rPr>
      <w:rFonts w:ascii="Times New Roman" w:hAnsi="Times New Roman" w:cs="Times New Roman" w:hint="cs"/>
      <w:kern w:val="0"/>
      <w:sz w:val="24"/>
      <w:szCs w:val="24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14</TotalTime>
  <Pages>2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38</cp:revision>
  <cp:lastPrinted>2024-03-17T15:54:00Z</cp:lastPrinted>
  <dcterms:created xsi:type="dcterms:W3CDTF">2016-09-26T10:48:00Z</dcterms:created>
  <dcterms:modified xsi:type="dcterms:W3CDTF">2024-03-17T15:54:00Z</dcterms:modified>
</cp:coreProperties>
</file>